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1635D" w14:textId="54523A41" w:rsidR="00C30661" w:rsidRPr="007366D7" w:rsidRDefault="005127AF" w:rsidP="00900D84">
      <w:pPr>
        <w:jc w:val="right"/>
        <w:rPr>
          <w:rFonts w:cs="Times New Roman"/>
          <w:sz w:val="16"/>
          <w:szCs w:val="16"/>
          <w:lang w:val="en-CA"/>
        </w:rPr>
      </w:pPr>
      <w:r w:rsidRPr="00C30661">
        <w:rPr>
          <w:b/>
          <w:i/>
        </w:rPr>
        <w:t xml:space="preserve">Docket No. </w:t>
      </w:r>
      <w:r w:rsidR="00FD1F84" w:rsidRPr="007366D7">
        <w:rPr>
          <w:b/>
          <w:i/>
        </w:rPr>
        <w:t>53485</w:t>
      </w:r>
    </w:p>
    <w:p w14:paraId="53BDD527" w14:textId="77777777" w:rsidR="005127AF" w:rsidRPr="007366D7" w:rsidRDefault="005127AF" w:rsidP="005127AF">
      <w:pPr>
        <w:jc w:val="center"/>
        <w:rPr>
          <w:rFonts w:cs="Times New Roman"/>
          <w:b/>
          <w:sz w:val="28"/>
          <w:szCs w:val="28"/>
        </w:rPr>
      </w:pPr>
      <w:r w:rsidRPr="007366D7">
        <w:rPr>
          <w:rFonts w:cs="Times New Roman"/>
          <w:b/>
          <w:sz w:val="28"/>
          <w:szCs w:val="28"/>
          <w:lang w:val="en-CA"/>
        </w:rPr>
        <w:fldChar w:fldCharType="begin"/>
      </w:r>
      <w:r w:rsidRPr="007366D7">
        <w:rPr>
          <w:rFonts w:cs="Times New Roman"/>
          <w:b/>
          <w:sz w:val="28"/>
          <w:szCs w:val="28"/>
          <w:lang w:val="en-CA"/>
        </w:rPr>
        <w:instrText xml:space="preserve"> SEQ CHAPTER \h \r 1</w:instrText>
      </w:r>
      <w:r w:rsidRPr="007366D7">
        <w:rPr>
          <w:rFonts w:cs="Times New Roman"/>
          <w:b/>
          <w:sz w:val="28"/>
          <w:szCs w:val="28"/>
          <w:lang w:val="en-CA"/>
        </w:rPr>
        <w:fldChar w:fldCharType="end"/>
      </w:r>
      <w:r w:rsidRPr="007366D7">
        <w:rPr>
          <w:rFonts w:cs="Times New Roman"/>
          <w:b/>
          <w:i/>
          <w:iCs/>
          <w:sz w:val="28"/>
          <w:szCs w:val="28"/>
        </w:rPr>
        <w:t>Notice for Publication</w:t>
      </w:r>
    </w:p>
    <w:p w14:paraId="34A72870" w14:textId="486F7FB3" w:rsidR="005127AF" w:rsidRPr="007366D7" w:rsidRDefault="005127AF" w:rsidP="007909A7">
      <w:pPr>
        <w:jc w:val="center"/>
        <w:rPr>
          <w:rFonts w:cs="Times New Roman"/>
        </w:rPr>
      </w:pPr>
      <w:bookmarkStart w:id="0" w:name="_Hlk102983925"/>
      <w:r w:rsidRPr="007366D7">
        <w:rPr>
          <w:rFonts w:cs="Times New Roman"/>
        </w:rPr>
        <w:t xml:space="preserve">NOTICE OF APPLICATION </w:t>
      </w:r>
      <w:r w:rsidR="004876B2" w:rsidRPr="007366D7">
        <w:rPr>
          <w:rFonts w:cs="Times New Roman"/>
        </w:rPr>
        <w:t>OF</w:t>
      </w:r>
      <w:r w:rsidR="00BA1189" w:rsidRPr="007366D7">
        <w:rPr>
          <w:rFonts w:cs="Times New Roman"/>
        </w:rPr>
        <w:t xml:space="preserve"> </w:t>
      </w:r>
      <w:r w:rsidR="00FD1F84" w:rsidRPr="007366D7">
        <w:rPr>
          <w:rFonts w:cs="Times New Roman"/>
        </w:rPr>
        <w:t>GIDEON WATER, LLC</w:t>
      </w:r>
      <w:r w:rsidR="00867B6E" w:rsidRPr="007366D7">
        <w:rPr>
          <w:rFonts w:cs="Times New Roman"/>
        </w:rPr>
        <w:t xml:space="preserve"> TO</w:t>
      </w:r>
      <w:r w:rsidR="00BA1189" w:rsidRPr="007366D7">
        <w:rPr>
          <w:rFonts w:cs="Times New Roman"/>
        </w:rPr>
        <w:t xml:space="preserve"> </w:t>
      </w:r>
      <w:r w:rsidR="00FD1F84" w:rsidRPr="007366D7">
        <w:rPr>
          <w:rStyle w:val="Style6"/>
        </w:rPr>
        <w:t>OBTAIN A</w:t>
      </w:r>
      <w:r w:rsidR="00602C8B" w:rsidRPr="007366D7">
        <w:rPr>
          <w:rStyle w:val="Style6"/>
        </w:rPr>
        <w:t xml:space="preserve"> </w:t>
      </w:r>
      <w:r w:rsidRPr="007366D7">
        <w:rPr>
          <w:rFonts w:cs="Times New Roman"/>
        </w:rPr>
        <w:t>CERTIFICATE</w:t>
      </w:r>
      <w:r w:rsidR="004876B2" w:rsidRPr="007366D7">
        <w:rPr>
          <w:rFonts w:cs="Times New Roman"/>
        </w:rPr>
        <w:t>(S)</w:t>
      </w:r>
      <w:r w:rsidRPr="007366D7">
        <w:rPr>
          <w:rFonts w:cs="Times New Roman"/>
        </w:rPr>
        <w:t xml:space="preserve"> OF CONVENIENCE AND NECESSITY </w:t>
      </w:r>
      <w:bookmarkStart w:id="1" w:name="_Hlk100213669"/>
      <w:r w:rsidR="00FD1F84" w:rsidRPr="007366D7">
        <w:rPr>
          <w:rStyle w:val="Style6"/>
        </w:rPr>
        <w:t>TO</w:t>
      </w:r>
      <w:r w:rsidR="002A22D4" w:rsidRPr="007366D7">
        <w:t xml:space="preserve"> </w:t>
      </w:r>
      <w:bookmarkEnd w:id="1"/>
      <w:r w:rsidRPr="007366D7">
        <w:rPr>
          <w:rFonts w:cs="Times New Roman"/>
        </w:rPr>
        <w:t>PROVIDE</w:t>
      </w:r>
      <w:r w:rsidR="00900D84" w:rsidRPr="007366D7">
        <w:rPr>
          <w:rFonts w:cs="Times New Roman"/>
        </w:rPr>
        <w:t xml:space="preserve"> </w:t>
      </w:r>
      <w:bookmarkStart w:id="2" w:name="_Hlk98250559"/>
      <w:r w:rsidR="00FD1F84" w:rsidRPr="007366D7">
        <w:rPr>
          <w:rStyle w:val="Style6"/>
        </w:rPr>
        <w:t>WATER</w:t>
      </w:r>
      <w:bookmarkEnd w:id="2"/>
      <w:r w:rsidR="00602C8B" w:rsidRPr="007366D7">
        <w:rPr>
          <w:rFonts w:cs="Times New Roman"/>
        </w:rPr>
        <w:t xml:space="preserve"> </w:t>
      </w:r>
      <w:r w:rsidRPr="007366D7">
        <w:rPr>
          <w:rFonts w:cs="Times New Roman"/>
        </w:rPr>
        <w:t xml:space="preserve">UTILITY SERVICE IN </w:t>
      </w:r>
      <w:bookmarkStart w:id="3" w:name="_Hlk63346988"/>
      <w:r w:rsidR="00FD1F84" w:rsidRPr="007366D7">
        <w:rPr>
          <w:rFonts w:cs="Times New Roman"/>
        </w:rPr>
        <w:t>MONTGOMERY</w:t>
      </w:r>
      <w:r w:rsidR="0016736A" w:rsidRPr="007366D7">
        <w:rPr>
          <w:rFonts w:cs="Times New Roman"/>
        </w:rPr>
        <w:t xml:space="preserve"> </w:t>
      </w:r>
      <w:bookmarkStart w:id="4" w:name="_Hlk98250774"/>
      <w:r w:rsidR="00FD1F84" w:rsidRPr="007366D7">
        <w:rPr>
          <w:rStyle w:val="Style6"/>
          <w:szCs w:val="28"/>
        </w:rPr>
        <w:t>COUNTY</w:t>
      </w:r>
      <w:bookmarkEnd w:id="4"/>
      <w:r w:rsidRPr="007366D7">
        <w:rPr>
          <w:rFonts w:cs="Times New Roman"/>
        </w:rPr>
        <w:t xml:space="preserve">, </w:t>
      </w:r>
      <w:bookmarkEnd w:id="3"/>
      <w:r w:rsidRPr="007366D7">
        <w:rPr>
          <w:rFonts w:cs="Times New Roman"/>
        </w:rPr>
        <w:t>TEXAS</w:t>
      </w:r>
    </w:p>
    <w:bookmarkEnd w:id="0"/>
    <w:p w14:paraId="0BC7206A" w14:textId="77777777" w:rsidR="005127AF" w:rsidRPr="007366D7" w:rsidRDefault="005127AF" w:rsidP="005127AF">
      <w:pPr>
        <w:jc w:val="both"/>
        <w:rPr>
          <w:rFonts w:cs="Times New Roman"/>
          <w:sz w:val="16"/>
          <w:szCs w:val="16"/>
        </w:rPr>
      </w:pPr>
    </w:p>
    <w:p w14:paraId="7133402C" w14:textId="212DD689" w:rsidR="00B73B39" w:rsidRPr="007366D7" w:rsidRDefault="00FD1F84" w:rsidP="00B73B39">
      <w:pPr>
        <w:jc w:val="both"/>
        <w:rPr>
          <w:rFonts w:cs="Times New Roman"/>
        </w:rPr>
      </w:pPr>
      <w:r w:rsidRPr="007366D7">
        <w:rPr>
          <w:rFonts w:cs="Times New Roman"/>
        </w:rPr>
        <w:t>Gideon Water, LLC</w:t>
      </w:r>
      <w:r w:rsidR="00B73B39" w:rsidRPr="007366D7">
        <w:rPr>
          <w:rFonts w:cs="Times New Roman"/>
        </w:rPr>
        <w:t xml:space="preserve"> has filed an application with the Public Utility Commission of Texas </w:t>
      </w:r>
      <w:r w:rsidR="00602C8B" w:rsidRPr="007366D7">
        <w:rPr>
          <w:bCs/>
        </w:rPr>
        <w:t>to</w:t>
      </w:r>
      <w:r w:rsidR="0056529D" w:rsidRPr="007366D7">
        <w:rPr>
          <w:bCs/>
        </w:rPr>
        <w:t xml:space="preserve"> </w:t>
      </w:r>
      <w:r w:rsidRPr="007366D7">
        <w:rPr>
          <w:bCs/>
        </w:rPr>
        <w:t>obtain a water certificate of convenience and necessity (CCN)</w:t>
      </w:r>
      <w:r w:rsidRPr="007366D7">
        <w:t xml:space="preserve"> </w:t>
      </w:r>
      <w:r w:rsidRPr="007366D7">
        <w:rPr>
          <w:rStyle w:val="Style6"/>
        </w:rPr>
        <w:t>for</w:t>
      </w:r>
      <w:r w:rsidR="003C2AEB" w:rsidRPr="007366D7">
        <w:t xml:space="preserve"> </w:t>
      </w:r>
      <w:r w:rsidR="003C2AEB" w:rsidRPr="007366D7">
        <w:rPr>
          <w:rFonts w:cs="Times New Roman"/>
        </w:rPr>
        <w:t xml:space="preserve">the provision of retail </w:t>
      </w:r>
      <w:r w:rsidRPr="007366D7">
        <w:t>water</w:t>
      </w:r>
      <w:r w:rsidR="003C2AEB" w:rsidRPr="007366D7">
        <w:rPr>
          <w:rFonts w:cs="Times New Roman"/>
        </w:rPr>
        <w:t xml:space="preserve"> utility service in </w:t>
      </w:r>
      <w:r w:rsidRPr="007366D7">
        <w:rPr>
          <w:rFonts w:cs="Times New Roman"/>
        </w:rPr>
        <w:t>Montgomery</w:t>
      </w:r>
      <w:r w:rsidR="003C2AEB" w:rsidRPr="007366D7">
        <w:rPr>
          <w:rFonts w:cs="Times New Roman"/>
        </w:rPr>
        <w:t xml:space="preserve"> </w:t>
      </w:r>
      <w:r w:rsidRPr="007366D7">
        <w:t>County</w:t>
      </w:r>
      <w:r w:rsidR="003C2AEB" w:rsidRPr="007366D7">
        <w:rPr>
          <w:rFonts w:cs="Times New Roman"/>
        </w:rPr>
        <w:t>, Texas.</w:t>
      </w:r>
    </w:p>
    <w:p w14:paraId="5631C4A1" w14:textId="77777777" w:rsidR="00B1572D" w:rsidRPr="007366D7" w:rsidRDefault="00B1572D" w:rsidP="004F4D80">
      <w:pPr>
        <w:jc w:val="both"/>
        <w:rPr>
          <w:rFonts w:cs="Times New Roman"/>
          <w:sz w:val="16"/>
          <w:szCs w:val="16"/>
        </w:rPr>
      </w:pPr>
    </w:p>
    <w:p w14:paraId="4E513D03" w14:textId="2FDCEF8F" w:rsidR="00602C8B" w:rsidRPr="007366D7" w:rsidRDefault="00602C8B" w:rsidP="00602C8B">
      <w:pPr>
        <w:jc w:val="both"/>
      </w:pPr>
      <w:bookmarkStart w:id="5" w:name="_Hlk82780252"/>
      <w:bookmarkStart w:id="6" w:name="_Hlk63330499"/>
      <w:bookmarkStart w:id="7" w:name="_Hlk63347581"/>
      <w:r w:rsidRPr="007366D7">
        <w:rPr>
          <w:u w:val="single"/>
        </w:rPr>
        <w:t xml:space="preserve">The requested area overlaps the district boundaries of </w:t>
      </w:r>
      <w:r w:rsidR="000A5FB7" w:rsidRPr="007366D7">
        <w:rPr>
          <w:rFonts w:cs="Times New Roman"/>
          <w:u w:val="single"/>
        </w:rPr>
        <w:t>San Jacinto River Authority</w:t>
      </w:r>
      <w:r w:rsidRPr="007366D7">
        <w:t xml:space="preserve">.  If </w:t>
      </w:r>
      <w:sdt>
        <w:sdtPr>
          <w:id w:val="2059892345"/>
          <w:placeholder>
            <w:docPart w:val="8B0165ADF23A454CA46EB8CACFEE1A9C"/>
          </w:placeholder>
          <w:dropDownList>
            <w:listItem w:displayText="this" w:value="this"/>
            <w:listItem w:displayText="these" w:value="these"/>
          </w:dropDownList>
        </w:sdtPr>
        <w:sdtEndPr/>
        <w:sdtContent>
          <w:r w:rsidR="000A5FB7" w:rsidRPr="007366D7">
            <w:t>this</w:t>
          </w:r>
        </w:sdtContent>
      </w:sdt>
      <w:r w:rsidRPr="007366D7">
        <w:rPr>
          <w:rFonts w:cs="Times New Roman"/>
        </w:rPr>
        <w:t xml:space="preserve"> district </w:t>
      </w:r>
      <w:sdt>
        <w:sdtPr>
          <w:id w:val="-2129767357"/>
          <w:placeholder>
            <w:docPart w:val="29804C41439346AA8FABB348E0A615A4"/>
          </w:placeholder>
          <w:dropDownList>
            <w:listItem w:displayText="does" w:value="does"/>
            <w:listItem w:displayText="do" w:value="do"/>
          </w:dropDownList>
        </w:sdtPr>
        <w:sdtEndPr/>
        <w:sdtContent>
          <w:r w:rsidR="000A5FB7" w:rsidRPr="007366D7">
            <w:t>does</w:t>
          </w:r>
        </w:sdtContent>
      </w:sdt>
      <w:r w:rsidRPr="007366D7">
        <w:t xml:space="preserve"> not request a public hearing, the Commission shall determine that the </w:t>
      </w:r>
      <w:r w:rsidRPr="007366D7">
        <w:rPr>
          <w:rFonts w:cs="Times New Roman"/>
        </w:rPr>
        <w:t xml:space="preserve">district </w:t>
      </w:r>
      <w:r w:rsidRPr="007366D7">
        <w:t xml:space="preserve">is consenting to the </w:t>
      </w:r>
      <w:r w:rsidR="000A5FB7" w:rsidRPr="007366D7">
        <w:rPr>
          <w:rFonts w:cs="Times New Roman"/>
        </w:rPr>
        <w:t>Gideon Water, LLC</w:t>
      </w:r>
      <w:r w:rsidRPr="007366D7">
        <w:t xml:space="preserve">’s request to provide retail </w:t>
      </w:r>
      <w:r w:rsidR="000A5FB7" w:rsidRPr="007366D7">
        <w:t>water</w:t>
      </w:r>
      <w:r w:rsidRPr="007366D7">
        <w:rPr>
          <w:rFonts w:cs="Times New Roman"/>
        </w:rPr>
        <w:t xml:space="preserve"> </w:t>
      </w:r>
      <w:r w:rsidRPr="007366D7">
        <w:t>utility service in the requested area.</w:t>
      </w:r>
    </w:p>
    <w:bookmarkEnd w:id="5"/>
    <w:p w14:paraId="61C2ED5E" w14:textId="77777777" w:rsidR="000A5FB7" w:rsidRPr="007366D7" w:rsidRDefault="000A5FB7" w:rsidP="000A5FB7">
      <w:pPr>
        <w:jc w:val="both"/>
      </w:pPr>
    </w:p>
    <w:p w14:paraId="60F3E265" w14:textId="5483DD05" w:rsidR="000A5FB7" w:rsidRPr="007366D7" w:rsidRDefault="000A5FB7" w:rsidP="000A5FB7">
      <w:pPr>
        <w:jc w:val="both"/>
      </w:pPr>
      <w:r w:rsidRPr="007366D7">
        <w:t xml:space="preserve">The requested area includes </w:t>
      </w:r>
      <w:r w:rsidRPr="007366D7">
        <w:rPr>
          <w:u w:val="single"/>
        </w:rPr>
        <w:t>0</w:t>
      </w:r>
      <w:r w:rsidRPr="007366D7">
        <w:t xml:space="preserve"> customer connections, is located approximately </w:t>
      </w:r>
      <w:r w:rsidRPr="007366D7">
        <w:rPr>
          <w:u w:val="single"/>
        </w:rPr>
        <w:t>2.5</w:t>
      </w:r>
      <w:r w:rsidRPr="007366D7">
        <w:t xml:space="preserve"> mile(s) </w:t>
      </w:r>
      <w:r w:rsidRPr="007366D7">
        <w:rPr>
          <w:u w:val="single"/>
        </w:rPr>
        <w:t>southwest</w:t>
      </w:r>
      <w:r w:rsidRPr="007366D7">
        <w:t xml:space="preserve"> of downtown </w:t>
      </w:r>
      <w:r w:rsidRPr="007366D7">
        <w:rPr>
          <w:u w:val="single"/>
        </w:rPr>
        <w:t>Magnolia</w:t>
      </w:r>
      <w:r w:rsidRPr="007366D7">
        <w:t xml:space="preserve">, Texas, and is generally bounded on the north by </w:t>
      </w:r>
      <w:r w:rsidRPr="007366D7">
        <w:rPr>
          <w:u w:val="single"/>
        </w:rPr>
        <w:t>Whispering Pines</w:t>
      </w:r>
      <w:r w:rsidRPr="007366D7">
        <w:t xml:space="preserve">; on the east by </w:t>
      </w:r>
      <w:r w:rsidRPr="007366D7">
        <w:rPr>
          <w:u w:val="single"/>
        </w:rPr>
        <w:t>Alford Road</w:t>
      </w:r>
      <w:r w:rsidRPr="007366D7">
        <w:t xml:space="preserve">; on the south by </w:t>
      </w:r>
      <w:r w:rsidRPr="007366D7">
        <w:rPr>
          <w:u w:val="single"/>
        </w:rPr>
        <w:t>the intersection of Alford Road and Forestview Drive</w:t>
      </w:r>
      <w:r w:rsidRPr="007366D7">
        <w:t xml:space="preserve">; and on the west by </w:t>
      </w:r>
      <w:r w:rsidRPr="007366D7">
        <w:rPr>
          <w:u w:val="single"/>
        </w:rPr>
        <w:t>East Lakeshore Drive.</w:t>
      </w:r>
    </w:p>
    <w:p w14:paraId="074126DE" w14:textId="77777777" w:rsidR="000A5FB7" w:rsidRPr="007366D7" w:rsidRDefault="000A5FB7" w:rsidP="000A5FB7">
      <w:pPr>
        <w:jc w:val="both"/>
      </w:pPr>
    </w:p>
    <w:p w14:paraId="697CD4E2" w14:textId="77777777" w:rsidR="000A5FB7" w:rsidRPr="007366D7" w:rsidRDefault="000A5FB7" w:rsidP="000A5FB7">
      <w:pPr>
        <w:jc w:val="both"/>
      </w:pPr>
      <w:r w:rsidRPr="007366D7">
        <w:t xml:space="preserve">The requested area includes approximately </w:t>
      </w:r>
      <w:r w:rsidRPr="007366D7">
        <w:rPr>
          <w:u w:val="single"/>
        </w:rPr>
        <w:t>79</w:t>
      </w:r>
      <w:r w:rsidRPr="007366D7">
        <w:t xml:space="preserve"> acres, comprised of uncertificated area.</w:t>
      </w:r>
    </w:p>
    <w:p w14:paraId="74FFD1D1" w14:textId="77777777" w:rsidR="000A5FB7" w:rsidRPr="007366D7" w:rsidRDefault="000A5FB7" w:rsidP="000A5FB7">
      <w:pPr>
        <w:jc w:val="both"/>
      </w:pPr>
    </w:p>
    <w:p w14:paraId="15213876" w14:textId="77777777" w:rsidR="000A5FB7" w:rsidRPr="007366D7" w:rsidRDefault="000A5FB7" w:rsidP="000A5FB7">
      <w:r w:rsidRPr="007366D7">
        <w:t xml:space="preserve">The </w:t>
      </w:r>
      <w:sdt>
        <w:sdtPr>
          <w:alias w:val="Select type"/>
          <w:tag w:val="Select type"/>
          <w:id w:val="1253081948"/>
          <w:placeholder>
            <w:docPart w:val="2C5A8FF28E634E0C968C1EFA6F9E2460"/>
          </w:placeholder>
          <w:dropDownList>
            <w:listItem w:value="Select type."/>
            <w:listItem w:displayText="application" w:value="application"/>
            <w:listItem w:displayText="petition" w:value="petition"/>
          </w:dropDownList>
        </w:sdtPr>
        <w:sdtContent>
          <w:r w:rsidRPr="007366D7">
            <w:t>application</w:t>
          </w:r>
        </w:sdtContent>
      </w:sdt>
      <w:r w:rsidRPr="007366D7">
        <w:t xml:space="preserve"> proposes the addition of approximately </w:t>
      </w:r>
      <w:r w:rsidRPr="007366D7">
        <w:rPr>
          <w:u w:val="single"/>
        </w:rPr>
        <w:t>79</w:t>
      </w:r>
      <w:r w:rsidRPr="007366D7">
        <w:t xml:space="preserve"> acres to Gideon Water, LLC’s New CCN Number. </w:t>
      </w:r>
    </w:p>
    <w:bookmarkEnd w:id="6"/>
    <w:bookmarkEnd w:id="7"/>
    <w:p w14:paraId="655B0365" w14:textId="77777777" w:rsidR="00AE3D8A" w:rsidRPr="007366D7" w:rsidRDefault="00AE3D8A" w:rsidP="00AE3D8A">
      <w:pPr>
        <w:jc w:val="both"/>
        <w:rPr>
          <w:rFonts w:cs="Times New Roman"/>
          <w:sz w:val="16"/>
          <w:szCs w:val="16"/>
        </w:rPr>
      </w:pPr>
    </w:p>
    <w:p w14:paraId="6F9E2AFB" w14:textId="72DC71FE" w:rsidR="000F2FA8" w:rsidRPr="007366D7" w:rsidRDefault="005127AF" w:rsidP="004421A9">
      <w:pPr>
        <w:jc w:val="both"/>
        <w:rPr>
          <w:rFonts w:cs="Times New Roman"/>
        </w:rPr>
      </w:pPr>
      <w:r w:rsidRPr="007366D7">
        <w:rPr>
          <w:rFonts w:cs="Times New Roman"/>
          <w:b/>
        </w:rPr>
        <w:t xml:space="preserve">A copy of the </w:t>
      </w:r>
      <w:r w:rsidR="008F1846" w:rsidRPr="007366D7">
        <w:rPr>
          <w:rFonts w:cs="Times New Roman"/>
          <w:b/>
        </w:rPr>
        <w:t xml:space="preserve">map showing the requested </w:t>
      </w:r>
      <w:r w:rsidRPr="007366D7">
        <w:rPr>
          <w:rFonts w:cs="Times New Roman"/>
          <w:b/>
        </w:rPr>
        <w:t>area is available at:</w:t>
      </w:r>
      <w:r w:rsidR="00EF3B55" w:rsidRPr="007366D7">
        <w:rPr>
          <w:rFonts w:cs="Times New Roman"/>
        </w:rPr>
        <w:t xml:space="preserve"> </w:t>
      </w:r>
      <w:r w:rsidR="008F1846" w:rsidRPr="007366D7">
        <w:rPr>
          <w:rFonts w:cs="Times New Roman"/>
        </w:rPr>
        <w:tab/>
      </w:r>
      <w:r w:rsidR="000A5FB7" w:rsidRPr="007366D7">
        <w:rPr>
          <w:rFonts w:cs="Times New Roman"/>
          <w:u w:val="single"/>
        </w:rPr>
        <w:t xml:space="preserve">Water Engineers, Inc., 17230 </w:t>
      </w:r>
      <w:proofErr w:type="spellStart"/>
      <w:r w:rsidR="000A5FB7" w:rsidRPr="007366D7">
        <w:rPr>
          <w:rFonts w:cs="Times New Roman"/>
          <w:u w:val="single"/>
        </w:rPr>
        <w:t>Huffmeister</w:t>
      </w:r>
      <w:proofErr w:type="spellEnd"/>
      <w:r w:rsidR="000A5FB7" w:rsidRPr="007366D7">
        <w:rPr>
          <w:rFonts w:cs="Times New Roman"/>
          <w:u w:val="single"/>
        </w:rPr>
        <w:t xml:space="preserve"> Rd., Suite A, Cypress, Texas 77429</w:t>
      </w:r>
    </w:p>
    <w:p w14:paraId="21E3D19A" w14:textId="77777777" w:rsidR="00AA0560" w:rsidRPr="00E51527" w:rsidRDefault="00AA0560" w:rsidP="00AA0560">
      <w:pPr>
        <w:jc w:val="both"/>
        <w:rPr>
          <w:rFonts w:cs="Times New Roman"/>
          <w:sz w:val="16"/>
          <w:szCs w:val="16"/>
        </w:rPr>
      </w:pPr>
    </w:p>
    <w:p w14:paraId="3BECC282"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4EECC99" w14:textId="77777777" w:rsidR="006F7DC8" w:rsidRPr="00E51527" w:rsidRDefault="006F7DC8" w:rsidP="005127AF">
      <w:pPr>
        <w:jc w:val="both"/>
        <w:rPr>
          <w:rFonts w:cs="Times New Roman"/>
          <w:sz w:val="16"/>
          <w:szCs w:val="16"/>
        </w:rPr>
      </w:pPr>
    </w:p>
    <w:p w14:paraId="582BB51D"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1FD007D5" w14:textId="77777777" w:rsidR="003650B0" w:rsidRPr="00E51527" w:rsidRDefault="003650B0" w:rsidP="00E51527">
      <w:pPr>
        <w:jc w:val="both"/>
        <w:rPr>
          <w:rFonts w:cs="Times New Roman"/>
          <w:sz w:val="16"/>
          <w:szCs w:val="16"/>
        </w:rPr>
      </w:pPr>
    </w:p>
    <w:p w14:paraId="0AC9383F"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647F6F66" w14:textId="77777777" w:rsidR="003650B0" w:rsidRPr="00E51527" w:rsidRDefault="003650B0" w:rsidP="003650B0">
      <w:pPr>
        <w:jc w:val="both"/>
        <w:rPr>
          <w:rFonts w:cs="Times New Roman"/>
          <w:sz w:val="16"/>
          <w:szCs w:val="16"/>
        </w:rPr>
      </w:pPr>
    </w:p>
    <w:p w14:paraId="07E183D6"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718B4BCE" w14:textId="77777777" w:rsidR="003650B0" w:rsidRPr="009453C5" w:rsidRDefault="003650B0" w:rsidP="003650B0">
      <w:pPr>
        <w:jc w:val="center"/>
        <w:rPr>
          <w:rFonts w:cs="Times New Roman"/>
        </w:rPr>
      </w:pPr>
      <w:r w:rsidRPr="009453C5">
        <w:rPr>
          <w:rFonts w:cs="Times New Roman"/>
        </w:rPr>
        <w:t>Public Utility Commission of Texas</w:t>
      </w:r>
    </w:p>
    <w:p w14:paraId="07E81E57" w14:textId="77777777" w:rsidR="003650B0" w:rsidRPr="009453C5" w:rsidRDefault="003650B0" w:rsidP="003650B0">
      <w:pPr>
        <w:jc w:val="center"/>
        <w:rPr>
          <w:rFonts w:cs="Times New Roman"/>
        </w:rPr>
      </w:pPr>
      <w:r w:rsidRPr="009453C5">
        <w:rPr>
          <w:rFonts w:cs="Times New Roman"/>
        </w:rPr>
        <w:t>Central Records</w:t>
      </w:r>
    </w:p>
    <w:p w14:paraId="6EE0B6DC" w14:textId="77777777" w:rsidR="003650B0" w:rsidRPr="009453C5" w:rsidRDefault="003650B0" w:rsidP="003650B0">
      <w:pPr>
        <w:jc w:val="center"/>
        <w:rPr>
          <w:rFonts w:cs="Times New Roman"/>
        </w:rPr>
      </w:pPr>
      <w:r w:rsidRPr="009453C5">
        <w:rPr>
          <w:rFonts w:cs="Times New Roman"/>
        </w:rPr>
        <w:t>1701 N. Congress, P. O. Box 13326</w:t>
      </w:r>
    </w:p>
    <w:p w14:paraId="3DD40C29" w14:textId="77777777" w:rsidR="003650B0" w:rsidRPr="009453C5" w:rsidRDefault="003650B0" w:rsidP="003650B0">
      <w:pPr>
        <w:jc w:val="center"/>
        <w:rPr>
          <w:rFonts w:cs="Times New Roman"/>
        </w:rPr>
      </w:pPr>
      <w:r w:rsidRPr="009453C5">
        <w:rPr>
          <w:rFonts w:cs="Times New Roman"/>
        </w:rPr>
        <w:t>Austin, TX  78711-3326</w:t>
      </w:r>
    </w:p>
    <w:p w14:paraId="0AE34CA7" w14:textId="77777777" w:rsidR="003650B0" w:rsidRPr="001C215F" w:rsidRDefault="003650B0" w:rsidP="003650B0">
      <w:pPr>
        <w:jc w:val="both"/>
        <w:rPr>
          <w:rFonts w:cs="Times New Roman"/>
          <w:sz w:val="16"/>
          <w:szCs w:val="16"/>
        </w:rPr>
      </w:pPr>
    </w:p>
    <w:p w14:paraId="4D004848" w14:textId="77777777" w:rsidR="003650B0" w:rsidRPr="00944142" w:rsidRDefault="003650B0" w:rsidP="003650B0">
      <w:pPr>
        <w:jc w:val="both"/>
        <w:rPr>
          <w:rFonts w:cs="Times New Roman"/>
          <w:lang w:val="es-MX"/>
        </w:rPr>
      </w:pPr>
      <w:r w:rsidRPr="009453C5">
        <w:rPr>
          <w:rFonts w:cs="Times New Roman"/>
        </w:rPr>
        <w:lastRenderedPageBreak/>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1EE1D30A" w14:textId="77777777" w:rsidR="003650B0" w:rsidRPr="00E51527" w:rsidRDefault="003650B0" w:rsidP="003650B0">
      <w:pPr>
        <w:jc w:val="both"/>
        <w:rPr>
          <w:rFonts w:cs="Times New Roman"/>
          <w:sz w:val="16"/>
          <w:szCs w:val="16"/>
          <w:lang w:val="es-MX"/>
        </w:rPr>
      </w:pPr>
    </w:p>
    <w:p w14:paraId="5869FB27"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74D4DCCF" w14:textId="5A90200C" w:rsidR="007439AA" w:rsidRPr="007366D7" w:rsidRDefault="007439AA" w:rsidP="00123651">
      <w:pPr>
        <w:jc w:val="right"/>
        <w:rPr>
          <w:b/>
          <w:i/>
        </w:rPr>
      </w:pPr>
      <w:r w:rsidRPr="00123651">
        <w:rPr>
          <w:b/>
          <w:i/>
        </w:rPr>
        <w:lastRenderedPageBreak/>
        <w:t xml:space="preserve">Docket No. </w:t>
      </w:r>
      <w:r w:rsidR="007366D7" w:rsidRPr="007366D7">
        <w:rPr>
          <w:b/>
          <w:i/>
        </w:rPr>
        <w:t>53485</w:t>
      </w:r>
    </w:p>
    <w:p w14:paraId="2527E2A5" w14:textId="77777777" w:rsidR="008341AB" w:rsidRPr="007366D7" w:rsidRDefault="008341AB" w:rsidP="008341AB">
      <w:pPr>
        <w:tabs>
          <w:tab w:val="right" w:pos="9360"/>
        </w:tabs>
        <w:jc w:val="both"/>
        <w:rPr>
          <w:rFonts w:cs="Times New Roman"/>
          <w:sz w:val="16"/>
          <w:szCs w:val="16"/>
        </w:rPr>
      </w:pPr>
    </w:p>
    <w:p w14:paraId="062E87B9" w14:textId="77777777" w:rsidR="008341AB" w:rsidRPr="007366D7" w:rsidRDefault="008341AB" w:rsidP="008341AB">
      <w:pPr>
        <w:jc w:val="center"/>
        <w:rPr>
          <w:rFonts w:cs="Times New Roman"/>
          <w:b/>
          <w:sz w:val="28"/>
          <w:szCs w:val="28"/>
        </w:rPr>
      </w:pPr>
      <w:r w:rsidRPr="007366D7">
        <w:rPr>
          <w:rFonts w:cs="Times New Roman"/>
          <w:b/>
          <w:i/>
          <w:iCs/>
          <w:sz w:val="28"/>
          <w:szCs w:val="28"/>
        </w:rPr>
        <w:t>Notice to Neighboring Systems</w:t>
      </w:r>
      <w:r w:rsidR="00F91D57" w:rsidRPr="007366D7">
        <w:rPr>
          <w:rFonts w:cs="Times New Roman"/>
          <w:b/>
          <w:i/>
          <w:iCs/>
          <w:sz w:val="28"/>
          <w:szCs w:val="28"/>
        </w:rPr>
        <w:t>, Landowners</w:t>
      </w:r>
      <w:r w:rsidR="00481ED4" w:rsidRPr="007366D7">
        <w:rPr>
          <w:rFonts w:cs="Times New Roman"/>
          <w:b/>
          <w:i/>
          <w:iCs/>
          <w:sz w:val="28"/>
          <w:szCs w:val="28"/>
        </w:rPr>
        <w:t>, Customers</w:t>
      </w:r>
      <w:r w:rsidR="00B72141" w:rsidRPr="007366D7">
        <w:rPr>
          <w:rFonts w:cs="Times New Roman"/>
          <w:b/>
          <w:i/>
          <w:iCs/>
          <w:sz w:val="28"/>
          <w:szCs w:val="28"/>
        </w:rPr>
        <w:t>,</w:t>
      </w:r>
      <w:r w:rsidRPr="007366D7">
        <w:rPr>
          <w:rFonts w:cs="Times New Roman"/>
          <w:b/>
          <w:i/>
          <w:iCs/>
          <w:sz w:val="28"/>
          <w:szCs w:val="28"/>
        </w:rPr>
        <w:t xml:space="preserve"> and Cities</w:t>
      </w:r>
    </w:p>
    <w:p w14:paraId="48EEFAAF" w14:textId="77777777" w:rsidR="007366D7" w:rsidRPr="007366D7" w:rsidRDefault="007366D7" w:rsidP="007366D7">
      <w:pPr>
        <w:jc w:val="center"/>
        <w:rPr>
          <w:rFonts w:cs="Times New Roman"/>
        </w:rPr>
      </w:pPr>
      <w:r w:rsidRPr="007366D7">
        <w:rPr>
          <w:rFonts w:cs="Times New Roman"/>
        </w:rPr>
        <w:t xml:space="preserve">NOTICE OF APPLICATION OF GIDEON WATER, LLC TO </w:t>
      </w:r>
      <w:r w:rsidRPr="007366D7">
        <w:rPr>
          <w:rStyle w:val="Style6"/>
        </w:rPr>
        <w:t xml:space="preserve">OBTAIN A </w:t>
      </w:r>
      <w:r w:rsidRPr="007366D7">
        <w:rPr>
          <w:rFonts w:cs="Times New Roman"/>
        </w:rPr>
        <w:t xml:space="preserve">CERTIFICATE(S) OF CONVENIENCE AND NECESSITY </w:t>
      </w:r>
      <w:r w:rsidRPr="007366D7">
        <w:rPr>
          <w:rStyle w:val="Style6"/>
        </w:rPr>
        <w:t>TO</w:t>
      </w:r>
      <w:r w:rsidRPr="007366D7">
        <w:t xml:space="preserve"> </w:t>
      </w:r>
      <w:r w:rsidRPr="007366D7">
        <w:rPr>
          <w:rFonts w:cs="Times New Roman"/>
        </w:rPr>
        <w:t xml:space="preserve">PROVIDE </w:t>
      </w:r>
      <w:r w:rsidRPr="007366D7">
        <w:rPr>
          <w:rStyle w:val="Style6"/>
        </w:rPr>
        <w:t>WATER</w:t>
      </w:r>
      <w:r w:rsidRPr="007366D7">
        <w:rPr>
          <w:rFonts w:cs="Times New Roman"/>
        </w:rPr>
        <w:t xml:space="preserve"> UTILITY SERVICE IN MONTGOMERY </w:t>
      </w:r>
      <w:r w:rsidRPr="007366D7">
        <w:rPr>
          <w:rStyle w:val="Style6"/>
          <w:szCs w:val="28"/>
        </w:rPr>
        <w:t>COUNTY</w:t>
      </w:r>
      <w:r w:rsidRPr="007366D7">
        <w:rPr>
          <w:rFonts w:cs="Times New Roman"/>
        </w:rPr>
        <w:t>, TEXAS</w:t>
      </w:r>
    </w:p>
    <w:p w14:paraId="63458672" w14:textId="77777777" w:rsidR="008341AB" w:rsidRPr="007366D7" w:rsidRDefault="008341AB" w:rsidP="008341AB">
      <w:pPr>
        <w:jc w:val="both"/>
        <w:rPr>
          <w:rFonts w:cs="Times New Roman"/>
          <w:sz w:val="16"/>
          <w:szCs w:val="16"/>
        </w:rPr>
      </w:pPr>
    </w:p>
    <w:p w14:paraId="7D43B97F" w14:textId="77777777" w:rsidR="008341AB" w:rsidRPr="007366D7" w:rsidRDefault="008341AB" w:rsidP="008341AB">
      <w:pPr>
        <w:tabs>
          <w:tab w:val="left" w:pos="720"/>
          <w:tab w:val="right" w:pos="10080"/>
        </w:tabs>
        <w:ind w:right="-144"/>
        <w:jc w:val="both"/>
        <w:rPr>
          <w:rFonts w:cs="Times New Roman"/>
        </w:rPr>
      </w:pPr>
      <w:r w:rsidRPr="007366D7">
        <w:rPr>
          <w:rFonts w:cs="Times New Roman"/>
        </w:rPr>
        <w:t>To:</w:t>
      </w:r>
      <w:r w:rsidRPr="007366D7">
        <w:rPr>
          <w:rFonts w:cs="Times New Roman"/>
        </w:rPr>
        <w:tab/>
      </w:r>
      <w:r w:rsidRPr="007366D7">
        <w:rPr>
          <w:rFonts w:cs="Times New Roman"/>
          <w:u w:val="single"/>
        </w:rPr>
        <w:t xml:space="preserve">                                                                      </w:t>
      </w:r>
      <w:r w:rsidRPr="007366D7">
        <w:rPr>
          <w:rFonts w:cs="Times New Roman"/>
        </w:rPr>
        <w:t xml:space="preserve">      </w:t>
      </w:r>
      <w:r w:rsidRPr="007366D7">
        <w:rPr>
          <w:rFonts w:cs="Times New Roman"/>
        </w:rPr>
        <w:tab/>
        <w:t>Date Notice Mailed:</w:t>
      </w:r>
      <w:r w:rsidRPr="007366D7">
        <w:rPr>
          <w:rFonts w:cs="Times New Roman"/>
          <w:u w:val="single"/>
        </w:rPr>
        <w:t xml:space="preserve">          </w:t>
      </w:r>
      <w:proofErr w:type="gramStart"/>
      <w:r w:rsidRPr="007366D7">
        <w:rPr>
          <w:rFonts w:cs="Times New Roman"/>
          <w:u w:val="single"/>
        </w:rPr>
        <w:t xml:space="preserve">  </w:t>
      </w:r>
      <w:r w:rsidR="00FE162E" w:rsidRPr="007366D7">
        <w:rPr>
          <w:rFonts w:cs="Times New Roman"/>
        </w:rPr>
        <w:t>,</w:t>
      </w:r>
      <w:proofErr w:type="gramEnd"/>
      <w:r w:rsidR="00FE162E" w:rsidRPr="007366D7">
        <w:rPr>
          <w:rFonts w:cs="Times New Roman"/>
        </w:rPr>
        <w:t xml:space="preserve"> </w:t>
      </w:r>
      <w:r w:rsidR="001B13FD" w:rsidRPr="007366D7">
        <w:rPr>
          <w:rFonts w:cs="Times New Roman"/>
        </w:rPr>
        <w:t>20</w:t>
      </w:r>
      <w:r w:rsidR="00A87DE4" w:rsidRPr="007366D7">
        <w:rPr>
          <w:rFonts w:cs="Times New Roman"/>
        </w:rPr>
        <w:t>_</w:t>
      </w:r>
      <w:r w:rsidR="001B13FD" w:rsidRPr="007366D7">
        <w:rPr>
          <w:rFonts w:cs="Times New Roman"/>
        </w:rPr>
        <w:t>__</w:t>
      </w:r>
    </w:p>
    <w:p w14:paraId="2A304788" w14:textId="77777777" w:rsidR="008341AB" w:rsidRPr="007366D7" w:rsidRDefault="00D261A4" w:rsidP="008341AB">
      <w:pPr>
        <w:ind w:left="720"/>
        <w:jc w:val="both"/>
        <w:rPr>
          <w:rFonts w:cs="Times New Roman"/>
          <w:sz w:val="20"/>
          <w:szCs w:val="20"/>
        </w:rPr>
      </w:pPr>
      <w:r w:rsidRPr="007366D7">
        <w:rPr>
          <w:rFonts w:cs="Times New Roman"/>
          <w:sz w:val="20"/>
          <w:szCs w:val="20"/>
        </w:rPr>
        <w:t>(Neighboring System</w:t>
      </w:r>
      <w:r w:rsidR="00F91D57" w:rsidRPr="007366D7">
        <w:rPr>
          <w:rFonts w:cs="Times New Roman"/>
          <w:sz w:val="20"/>
          <w:szCs w:val="20"/>
        </w:rPr>
        <w:t>, Landowner</w:t>
      </w:r>
      <w:r w:rsidR="00481ED4" w:rsidRPr="007366D7">
        <w:rPr>
          <w:rFonts w:cs="Times New Roman"/>
          <w:sz w:val="20"/>
          <w:szCs w:val="20"/>
        </w:rPr>
        <w:t>, Customer</w:t>
      </w:r>
      <w:r w:rsidRPr="007366D7">
        <w:rPr>
          <w:rFonts w:cs="Times New Roman"/>
          <w:sz w:val="20"/>
          <w:szCs w:val="20"/>
        </w:rPr>
        <w:t xml:space="preserve"> </w:t>
      </w:r>
      <w:r w:rsidR="008341AB" w:rsidRPr="007366D7">
        <w:rPr>
          <w:rFonts w:cs="Times New Roman"/>
          <w:sz w:val="20"/>
          <w:szCs w:val="20"/>
        </w:rPr>
        <w:t>or City)</w:t>
      </w:r>
    </w:p>
    <w:p w14:paraId="1934F2C4" w14:textId="77777777" w:rsidR="008341AB" w:rsidRPr="007366D7" w:rsidRDefault="008341AB" w:rsidP="008341AB">
      <w:pPr>
        <w:ind w:left="720"/>
        <w:jc w:val="both"/>
        <w:rPr>
          <w:rFonts w:cs="Times New Roman"/>
        </w:rPr>
      </w:pPr>
      <w:r w:rsidRPr="007366D7">
        <w:rPr>
          <w:rFonts w:cs="Times New Roman"/>
        </w:rPr>
        <w:t>____________________________</w:t>
      </w:r>
      <w:r w:rsidRPr="007366D7">
        <w:rPr>
          <w:rFonts w:cs="Times New Roman"/>
          <w:u w:val="single"/>
        </w:rPr>
        <w:t xml:space="preserve">  </w:t>
      </w:r>
    </w:p>
    <w:p w14:paraId="1F521230" w14:textId="77777777" w:rsidR="008341AB" w:rsidRPr="007366D7" w:rsidRDefault="008341AB" w:rsidP="008341AB">
      <w:pPr>
        <w:ind w:left="720"/>
        <w:jc w:val="both"/>
        <w:rPr>
          <w:rFonts w:cs="Times New Roman"/>
          <w:sz w:val="20"/>
          <w:szCs w:val="20"/>
        </w:rPr>
      </w:pPr>
      <w:r w:rsidRPr="007366D7">
        <w:rPr>
          <w:rFonts w:cs="Times New Roman"/>
          <w:sz w:val="20"/>
          <w:szCs w:val="20"/>
        </w:rPr>
        <w:t>(Address)</w:t>
      </w:r>
    </w:p>
    <w:p w14:paraId="2A906BC5" w14:textId="77777777" w:rsidR="008341AB" w:rsidRPr="007366D7" w:rsidRDefault="008341AB" w:rsidP="008341AB">
      <w:pPr>
        <w:ind w:left="720"/>
        <w:jc w:val="both"/>
        <w:rPr>
          <w:rFonts w:cs="Times New Roman"/>
        </w:rPr>
      </w:pPr>
      <w:r w:rsidRPr="007366D7">
        <w:rPr>
          <w:rFonts w:cs="Times New Roman"/>
        </w:rPr>
        <w:t>____________________________</w:t>
      </w:r>
      <w:r w:rsidRPr="007366D7">
        <w:rPr>
          <w:rFonts w:cs="Times New Roman"/>
          <w:u w:val="single"/>
        </w:rPr>
        <w:t xml:space="preserve">  </w:t>
      </w:r>
    </w:p>
    <w:p w14:paraId="01831E1E" w14:textId="77777777" w:rsidR="008341AB" w:rsidRPr="007366D7" w:rsidRDefault="008341AB" w:rsidP="00123651">
      <w:pPr>
        <w:tabs>
          <w:tab w:val="left" w:pos="2520"/>
          <w:tab w:val="left" w:pos="3600"/>
        </w:tabs>
        <w:ind w:left="720"/>
        <w:jc w:val="both"/>
        <w:rPr>
          <w:rFonts w:cs="Times New Roman"/>
          <w:sz w:val="20"/>
          <w:szCs w:val="20"/>
        </w:rPr>
      </w:pPr>
      <w:r w:rsidRPr="007366D7">
        <w:rPr>
          <w:rFonts w:cs="Times New Roman"/>
          <w:sz w:val="20"/>
          <w:szCs w:val="20"/>
        </w:rPr>
        <w:t>(City</w:t>
      </w:r>
      <w:r w:rsidRPr="007366D7">
        <w:rPr>
          <w:rFonts w:cs="Times New Roman"/>
          <w:sz w:val="20"/>
          <w:szCs w:val="20"/>
        </w:rPr>
        <w:tab/>
        <w:t>State</w:t>
      </w:r>
      <w:r w:rsidRPr="007366D7">
        <w:rPr>
          <w:rFonts w:cs="Times New Roman"/>
          <w:sz w:val="20"/>
          <w:szCs w:val="20"/>
        </w:rPr>
        <w:tab/>
        <w:t>Zip)</w:t>
      </w:r>
    </w:p>
    <w:p w14:paraId="1E270532" w14:textId="77777777" w:rsidR="008341AB" w:rsidRPr="007366D7" w:rsidRDefault="008341AB" w:rsidP="00123651">
      <w:pPr>
        <w:jc w:val="both"/>
        <w:rPr>
          <w:rFonts w:cs="Times New Roman"/>
          <w:sz w:val="16"/>
          <w:szCs w:val="16"/>
        </w:rPr>
      </w:pPr>
    </w:p>
    <w:p w14:paraId="5B9CB286" w14:textId="77777777" w:rsidR="007366D7" w:rsidRPr="007366D7" w:rsidRDefault="007366D7" w:rsidP="007366D7">
      <w:pPr>
        <w:jc w:val="both"/>
        <w:rPr>
          <w:rFonts w:cs="Times New Roman"/>
        </w:rPr>
      </w:pPr>
      <w:r w:rsidRPr="007366D7">
        <w:rPr>
          <w:rFonts w:cs="Times New Roman"/>
        </w:rPr>
        <w:t xml:space="preserve">Gideon Water, LLC has filed an application with the Public Utility Commission of Texas </w:t>
      </w:r>
      <w:r w:rsidRPr="007366D7">
        <w:rPr>
          <w:bCs/>
        </w:rPr>
        <w:t>to obtain a water certificate of convenience and necessity (CCN)</w:t>
      </w:r>
      <w:r w:rsidRPr="007366D7">
        <w:t xml:space="preserve"> </w:t>
      </w:r>
      <w:r w:rsidRPr="007366D7">
        <w:rPr>
          <w:rStyle w:val="Style6"/>
        </w:rPr>
        <w:t>for</w:t>
      </w:r>
      <w:r w:rsidRPr="007366D7">
        <w:t xml:space="preserve"> </w:t>
      </w:r>
      <w:r w:rsidRPr="007366D7">
        <w:rPr>
          <w:rFonts w:cs="Times New Roman"/>
        </w:rPr>
        <w:t xml:space="preserve">the provision of retail </w:t>
      </w:r>
      <w:r w:rsidRPr="007366D7">
        <w:t>water</w:t>
      </w:r>
      <w:r w:rsidRPr="007366D7">
        <w:rPr>
          <w:rFonts w:cs="Times New Roman"/>
        </w:rPr>
        <w:t xml:space="preserve"> utility service in Montgomery </w:t>
      </w:r>
      <w:r w:rsidRPr="007366D7">
        <w:t>County</w:t>
      </w:r>
      <w:r w:rsidRPr="007366D7">
        <w:rPr>
          <w:rFonts w:cs="Times New Roman"/>
        </w:rPr>
        <w:t>, Texas.</w:t>
      </w:r>
    </w:p>
    <w:p w14:paraId="2579AA21" w14:textId="77777777" w:rsidR="007366D7" w:rsidRPr="007366D7" w:rsidRDefault="007366D7" w:rsidP="007366D7">
      <w:pPr>
        <w:jc w:val="both"/>
        <w:rPr>
          <w:rFonts w:cs="Times New Roman"/>
          <w:sz w:val="16"/>
          <w:szCs w:val="16"/>
        </w:rPr>
      </w:pPr>
    </w:p>
    <w:p w14:paraId="47807999" w14:textId="77777777" w:rsidR="007366D7" w:rsidRPr="007366D7" w:rsidRDefault="007366D7" w:rsidP="007366D7">
      <w:pPr>
        <w:jc w:val="both"/>
      </w:pPr>
      <w:r w:rsidRPr="007366D7">
        <w:rPr>
          <w:u w:val="single"/>
        </w:rPr>
        <w:t xml:space="preserve">The requested area overlaps the district boundaries of </w:t>
      </w:r>
      <w:r w:rsidRPr="007366D7">
        <w:rPr>
          <w:rFonts w:cs="Times New Roman"/>
          <w:u w:val="single"/>
        </w:rPr>
        <w:t>San Jacinto River Authority</w:t>
      </w:r>
      <w:r w:rsidRPr="007366D7">
        <w:t xml:space="preserve">.  If </w:t>
      </w:r>
      <w:sdt>
        <w:sdtPr>
          <w:id w:val="-618760505"/>
          <w:placeholder>
            <w:docPart w:val="233B9F0079C24D6F8340D0DDEB150F23"/>
          </w:placeholder>
          <w:dropDownList>
            <w:listItem w:displayText="this" w:value="this"/>
            <w:listItem w:displayText="these" w:value="these"/>
          </w:dropDownList>
        </w:sdtPr>
        <w:sdtContent>
          <w:r w:rsidRPr="007366D7">
            <w:t>this</w:t>
          </w:r>
        </w:sdtContent>
      </w:sdt>
      <w:r w:rsidRPr="007366D7">
        <w:rPr>
          <w:rFonts w:cs="Times New Roman"/>
        </w:rPr>
        <w:t xml:space="preserve"> district </w:t>
      </w:r>
      <w:sdt>
        <w:sdtPr>
          <w:id w:val="-14996008"/>
          <w:placeholder>
            <w:docPart w:val="AC80C4A597BC445CB4A53EE5B3C9E03F"/>
          </w:placeholder>
          <w:dropDownList>
            <w:listItem w:displayText="does" w:value="does"/>
            <w:listItem w:displayText="do" w:value="do"/>
          </w:dropDownList>
        </w:sdtPr>
        <w:sdtContent>
          <w:r w:rsidRPr="007366D7">
            <w:t>does</w:t>
          </w:r>
        </w:sdtContent>
      </w:sdt>
      <w:r w:rsidRPr="007366D7">
        <w:t xml:space="preserve"> not request a public hearing, the Commission shall determine that the </w:t>
      </w:r>
      <w:r w:rsidRPr="007366D7">
        <w:rPr>
          <w:rFonts w:cs="Times New Roman"/>
        </w:rPr>
        <w:t xml:space="preserve">district </w:t>
      </w:r>
      <w:r w:rsidRPr="007366D7">
        <w:t xml:space="preserve">is consenting to the </w:t>
      </w:r>
      <w:r w:rsidRPr="007366D7">
        <w:rPr>
          <w:rFonts w:cs="Times New Roman"/>
        </w:rPr>
        <w:t>Gideon Water, LLC</w:t>
      </w:r>
      <w:r w:rsidRPr="007366D7">
        <w:t>’s request to provide retail water</w:t>
      </w:r>
      <w:r w:rsidRPr="007366D7">
        <w:rPr>
          <w:rFonts w:cs="Times New Roman"/>
        </w:rPr>
        <w:t xml:space="preserve"> </w:t>
      </w:r>
      <w:r w:rsidRPr="007366D7">
        <w:t>utility service in the requested area.</w:t>
      </w:r>
    </w:p>
    <w:p w14:paraId="26C5B29B" w14:textId="77777777" w:rsidR="007366D7" w:rsidRPr="007366D7" w:rsidRDefault="007366D7" w:rsidP="007366D7">
      <w:pPr>
        <w:jc w:val="both"/>
      </w:pPr>
    </w:p>
    <w:p w14:paraId="0961BDDA" w14:textId="77777777" w:rsidR="007366D7" w:rsidRPr="00291632" w:rsidRDefault="007366D7" w:rsidP="007366D7">
      <w:pPr>
        <w:jc w:val="both"/>
      </w:pPr>
      <w:r w:rsidRPr="00291632">
        <w:t xml:space="preserve">The requested area includes </w:t>
      </w:r>
      <w:r w:rsidRPr="00291632">
        <w:rPr>
          <w:u w:val="single"/>
        </w:rPr>
        <w:t>0</w:t>
      </w:r>
      <w:r w:rsidRPr="00291632">
        <w:t xml:space="preserve"> customer connections, is located approximately </w:t>
      </w:r>
      <w:r w:rsidRPr="00291632">
        <w:rPr>
          <w:u w:val="single"/>
        </w:rPr>
        <w:t>2.5</w:t>
      </w:r>
      <w:r w:rsidRPr="00291632">
        <w:t xml:space="preserve"> mile(s) </w:t>
      </w:r>
      <w:r w:rsidRPr="00291632">
        <w:rPr>
          <w:u w:val="single"/>
        </w:rPr>
        <w:t>southwest</w:t>
      </w:r>
      <w:r w:rsidRPr="00291632">
        <w:t xml:space="preserve"> of downtown </w:t>
      </w:r>
      <w:r w:rsidRPr="00291632">
        <w:rPr>
          <w:u w:val="single"/>
        </w:rPr>
        <w:t>Magnolia</w:t>
      </w:r>
      <w:r w:rsidRPr="00291632">
        <w:t xml:space="preserve">, Texas, and is generally bounded on the north by </w:t>
      </w:r>
      <w:r w:rsidRPr="00291632">
        <w:rPr>
          <w:u w:val="single"/>
        </w:rPr>
        <w:t>Whispering Pine</w:t>
      </w:r>
      <w:r>
        <w:rPr>
          <w:u w:val="single"/>
        </w:rPr>
        <w:t>s</w:t>
      </w:r>
      <w:r w:rsidRPr="00291632">
        <w:t xml:space="preserve">; on the east by </w:t>
      </w:r>
      <w:r w:rsidRPr="00291632">
        <w:rPr>
          <w:u w:val="single"/>
        </w:rPr>
        <w:t>Alford Road</w:t>
      </w:r>
      <w:r w:rsidRPr="00291632">
        <w:t xml:space="preserve">; on the south by </w:t>
      </w:r>
      <w:r w:rsidRPr="00291632">
        <w:rPr>
          <w:u w:val="single"/>
        </w:rPr>
        <w:t>the intersection of Alford Road and Forestview Drive</w:t>
      </w:r>
      <w:r w:rsidRPr="00291632">
        <w:t xml:space="preserve">; and on the west by </w:t>
      </w:r>
      <w:r w:rsidRPr="00291632">
        <w:rPr>
          <w:u w:val="single"/>
        </w:rPr>
        <w:t>East Lakeshore Drive.</w:t>
      </w:r>
    </w:p>
    <w:p w14:paraId="05BD09FF" w14:textId="77777777" w:rsidR="007366D7" w:rsidRPr="00291632" w:rsidRDefault="007366D7" w:rsidP="007366D7">
      <w:pPr>
        <w:jc w:val="both"/>
      </w:pPr>
    </w:p>
    <w:p w14:paraId="40353F26" w14:textId="77777777" w:rsidR="007366D7" w:rsidRPr="00291632" w:rsidRDefault="007366D7" w:rsidP="007366D7">
      <w:pPr>
        <w:jc w:val="both"/>
      </w:pPr>
      <w:r w:rsidRPr="00291632">
        <w:t xml:space="preserve">The requested area includes approximately </w:t>
      </w:r>
      <w:r w:rsidRPr="00291632">
        <w:rPr>
          <w:u w:val="single"/>
        </w:rPr>
        <w:t>79</w:t>
      </w:r>
      <w:r w:rsidRPr="00291632">
        <w:t xml:space="preserve"> acres, comprised of uncertificated area.</w:t>
      </w:r>
    </w:p>
    <w:p w14:paraId="55C46188" w14:textId="77777777" w:rsidR="007366D7" w:rsidRPr="00291632" w:rsidRDefault="007366D7" w:rsidP="007366D7">
      <w:pPr>
        <w:jc w:val="both"/>
      </w:pPr>
    </w:p>
    <w:p w14:paraId="69DE783E" w14:textId="77777777" w:rsidR="007366D7" w:rsidRPr="00291632" w:rsidRDefault="007366D7" w:rsidP="007366D7">
      <w:r w:rsidRPr="00291632">
        <w:t xml:space="preserve">The </w:t>
      </w:r>
      <w:sdt>
        <w:sdtPr>
          <w:alias w:val="Select type"/>
          <w:tag w:val="Select type"/>
          <w:id w:val="-117453369"/>
          <w:placeholder>
            <w:docPart w:val="5B48C20463DF4C3ABE6259AE7EF99895"/>
          </w:placeholder>
          <w:dropDownList>
            <w:listItem w:value="Select type."/>
            <w:listItem w:displayText="application" w:value="application"/>
            <w:listItem w:displayText="petition" w:value="petition"/>
          </w:dropDownList>
        </w:sdtPr>
        <w:sdtContent>
          <w:r w:rsidRPr="00291632">
            <w:t>application</w:t>
          </w:r>
        </w:sdtContent>
      </w:sdt>
      <w:r w:rsidRPr="00291632">
        <w:t xml:space="preserve"> proposes the addition of approximately </w:t>
      </w:r>
      <w:r w:rsidRPr="00291632">
        <w:rPr>
          <w:u w:val="single"/>
        </w:rPr>
        <w:t>79</w:t>
      </w:r>
      <w:r w:rsidRPr="00291632">
        <w:t xml:space="preserve"> acres to Gideon Water, LLC’s New CCN Number. </w:t>
      </w:r>
    </w:p>
    <w:p w14:paraId="16B7DA90" w14:textId="77777777" w:rsidR="007366D7" w:rsidRPr="00E51527" w:rsidRDefault="007366D7" w:rsidP="007366D7">
      <w:pPr>
        <w:jc w:val="both"/>
        <w:rPr>
          <w:rFonts w:cs="Times New Roman"/>
          <w:sz w:val="16"/>
          <w:szCs w:val="16"/>
        </w:rPr>
      </w:pPr>
    </w:p>
    <w:p w14:paraId="79D669E6" w14:textId="77777777" w:rsidR="00B1572D" w:rsidRDefault="00B1572D" w:rsidP="003A60D6">
      <w:pPr>
        <w:jc w:val="both"/>
        <w:rPr>
          <w:rFonts w:cs="Times New Roman"/>
        </w:rPr>
      </w:pPr>
    </w:p>
    <w:p w14:paraId="31A98D53" w14:textId="77777777" w:rsidR="003A60D6" w:rsidRPr="00D13FE6" w:rsidRDefault="003A60D6" w:rsidP="003A60D6">
      <w:pPr>
        <w:jc w:val="both"/>
        <w:rPr>
          <w:rFonts w:cs="Times New Roman"/>
        </w:rPr>
      </w:pPr>
      <w:r w:rsidRPr="000808ED">
        <w:rPr>
          <w:rFonts w:cs="Times New Roman"/>
          <w:b/>
        </w:rPr>
        <w:t>See enclosed map showing the requested area.</w:t>
      </w:r>
    </w:p>
    <w:p w14:paraId="509F6ADD" w14:textId="77777777" w:rsidR="00B73B39" w:rsidRPr="003A60D6" w:rsidRDefault="00B73B39" w:rsidP="00BB750B">
      <w:pPr>
        <w:jc w:val="both"/>
        <w:rPr>
          <w:rFonts w:cs="Times New Roman"/>
          <w:sz w:val="16"/>
          <w:szCs w:val="16"/>
        </w:rPr>
      </w:pPr>
    </w:p>
    <w:p w14:paraId="0ED38597"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3B8BB82" w14:textId="77777777" w:rsidR="00AA0560" w:rsidRPr="003A60D6" w:rsidRDefault="00AA0560" w:rsidP="003A60D6">
      <w:pPr>
        <w:jc w:val="both"/>
        <w:rPr>
          <w:rFonts w:cs="Times New Roman"/>
          <w:sz w:val="16"/>
          <w:szCs w:val="16"/>
        </w:rPr>
      </w:pPr>
    </w:p>
    <w:p w14:paraId="40FE5945"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78B38D3F" w14:textId="77777777" w:rsidR="003650B0" w:rsidRPr="003A60D6" w:rsidRDefault="003650B0" w:rsidP="003A60D6">
      <w:pPr>
        <w:jc w:val="both"/>
        <w:rPr>
          <w:rFonts w:cs="Times New Roman"/>
          <w:sz w:val="16"/>
          <w:szCs w:val="16"/>
        </w:rPr>
      </w:pPr>
    </w:p>
    <w:p w14:paraId="1B3E9A48"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4BB18151" w14:textId="77777777" w:rsidR="003650B0" w:rsidRPr="003A60D6" w:rsidRDefault="003650B0" w:rsidP="003650B0">
      <w:pPr>
        <w:jc w:val="both"/>
        <w:rPr>
          <w:rFonts w:cs="Times New Roman"/>
          <w:sz w:val="16"/>
          <w:szCs w:val="16"/>
        </w:rPr>
      </w:pPr>
    </w:p>
    <w:p w14:paraId="73BACD00"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60576B44" w14:textId="77777777" w:rsidR="003650B0" w:rsidRPr="00211F35" w:rsidRDefault="003650B0" w:rsidP="003650B0">
      <w:pPr>
        <w:jc w:val="center"/>
        <w:rPr>
          <w:rFonts w:cs="Times New Roman"/>
        </w:rPr>
      </w:pPr>
      <w:r w:rsidRPr="00211F35">
        <w:rPr>
          <w:rFonts w:cs="Times New Roman"/>
        </w:rPr>
        <w:t>Public Utility Commission of Texas</w:t>
      </w:r>
    </w:p>
    <w:p w14:paraId="14BAE9B2" w14:textId="77777777" w:rsidR="003650B0" w:rsidRPr="00211F35" w:rsidRDefault="003650B0" w:rsidP="003650B0">
      <w:pPr>
        <w:jc w:val="center"/>
        <w:rPr>
          <w:rFonts w:cs="Times New Roman"/>
        </w:rPr>
      </w:pPr>
      <w:r w:rsidRPr="00211F35">
        <w:rPr>
          <w:rFonts w:cs="Times New Roman"/>
        </w:rPr>
        <w:t>Central Records</w:t>
      </w:r>
    </w:p>
    <w:p w14:paraId="61A40AE8" w14:textId="77777777" w:rsidR="003650B0" w:rsidRPr="00211F35" w:rsidRDefault="003650B0" w:rsidP="003650B0">
      <w:pPr>
        <w:jc w:val="center"/>
        <w:rPr>
          <w:rFonts w:cs="Times New Roman"/>
        </w:rPr>
      </w:pPr>
      <w:r w:rsidRPr="00211F35">
        <w:rPr>
          <w:rFonts w:cs="Times New Roman"/>
        </w:rPr>
        <w:t>1701 N. Congress, P. O. Box 13326</w:t>
      </w:r>
    </w:p>
    <w:p w14:paraId="6D435DCA" w14:textId="77777777" w:rsidR="003650B0" w:rsidRPr="00211F35" w:rsidRDefault="003650B0" w:rsidP="003650B0">
      <w:pPr>
        <w:jc w:val="center"/>
        <w:rPr>
          <w:rFonts w:cs="Times New Roman"/>
        </w:rPr>
      </w:pPr>
      <w:r w:rsidRPr="00211F35">
        <w:rPr>
          <w:rFonts w:cs="Times New Roman"/>
        </w:rPr>
        <w:t>Austin, TX  78711-3326</w:t>
      </w:r>
    </w:p>
    <w:p w14:paraId="4C7203B8"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4D059511" w14:textId="77777777" w:rsidR="003650B0" w:rsidRPr="00596409" w:rsidRDefault="003650B0" w:rsidP="003650B0">
      <w:pPr>
        <w:jc w:val="both"/>
        <w:rPr>
          <w:rFonts w:cs="Times New Roman"/>
          <w:sz w:val="16"/>
          <w:szCs w:val="16"/>
          <w:lang w:val="es-MX"/>
        </w:rPr>
      </w:pPr>
    </w:p>
    <w:p w14:paraId="6A34843D"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7BC21AE8"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608F350F"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70F3672C" w14:textId="77777777" w:rsidR="00F6376F" w:rsidRPr="00F26B9E" w:rsidRDefault="00F6376F" w:rsidP="00F6376F">
      <w:pPr>
        <w:jc w:val="center"/>
        <w:rPr>
          <w:rFonts w:ascii="Georgia" w:hAnsi="Georgia" w:cs="Times New Roman"/>
          <w:sz w:val="32"/>
          <w:szCs w:val="32"/>
        </w:rPr>
      </w:pPr>
    </w:p>
    <w:p w14:paraId="44CA0450"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33089D11" wp14:editId="6C7E65F2">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5143852" w14:textId="77777777" w:rsidR="00F6376F" w:rsidRPr="00F26B9E" w:rsidRDefault="00F6376F" w:rsidP="00F6376F">
      <w:pPr>
        <w:widowControl w:val="0"/>
        <w:tabs>
          <w:tab w:val="center" w:pos="4680"/>
        </w:tabs>
        <w:jc w:val="center"/>
        <w:rPr>
          <w:rFonts w:ascii="Georgia" w:hAnsi="Georgia" w:cs="Times New Roman"/>
          <w:szCs w:val="20"/>
        </w:rPr>
      </w:pPr>
    </w:p>
    <w:p w14:paraId="43C171AA"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6F32525C" w14:textId="1CDA7C34" w:rsidR="00F6376F" w:rsidRPr="00280A12" w:rsidRDefault="00F6376F" w:rsidP="00F6376F">
      <w:pPr>
        <w:jc w:val="center"/>
        <w:rPr>
          <w:rFonts w:cs="Times New Roman"/>
          <w:bCs/>
          <w:iCs/>
          <w:sz w:val="23"/>
          <w:szCs w:val="23"/>
        </w:rPr>
      </w:pPr>
      <w:r w:rsidRPr="004421A9">
        <w:rPr>
          <w:rFonts w:cs="Times New Roman"/>
          <w:sz w:val="23"/>
          <w:szCs w:val="23"/>
        </w:rPr>
        <w:t xml:space="preserve">DOCKET NO. </w:t>
      </w:r>
      <w:r w:rsidR="007366D7" w:rsidRPr="007366D7">
        <w:rPr>
          <w:bCs/>
          <w:iCs/>
        </w:rPr>
        <w:t>53485</w:t>
      </w:r>
    </w:p>
    <w:p w14:paraId="788E77D3"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0C97C2C8"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35182024" w14:textId="77777777" w:rsidR="00F6376F" w:rsidRPr="00F26B9E" w:rsidRDefault="00F6376F" w:rsidP="00F6376F">
      <w:pPr>
        <w:widowControl w:val="0"/>
        <w:autoSpaceDE w:val="0"/>
        <w:autoSpaceDN w:val="0"/>
        <w:adjustRightInd w:val="0"/>
        <w:jc w:val="both"/>
        <w:rPr>
          <w:rFonts w:cs="Times New Roman"/>
        </w:rPr>
      </w:pPr>
    </w:p>
    <w:p w14:paraId="7995C25E"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014E8052" w14:textId="77777777" w:rsidR="00F6376F" w:rsidRPr="00F26B9E" w:rsidRDefault="00F6376F" w:rsidP="00F6376F">
      <w:pPr>
        <w:widowControl w:val="0"/>
        <w:tabs>
          <w:tab w:val="left" w:pos="5760"/>
        </w:tabs>
        <w:autoSpaceDE w:val="0"/>
        <w:autoSpaceDN w:val="0"/>
        <w:adjustRightInd w:val="0"/>
        <w:jc w:val="both"/>
        <w:rPr>
          <w:rFonts w:cs="Times New Roman"/>
        </w:rPr>
      </w:pPr>
    </w:p>
    <w:p w14:paraId="3B9D7A1E"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2362B0CF"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C25C753"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705C719F"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57FE2FD"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633D210"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7D0E7498" w14:textId="77777777" w:rsidR="004421A9" w:rsidRDefault="004421A9" w:rsidP="00F6376F">
      <w:pPr>
        <w:widowControl w:val="0"/>
        <w:jc w:val="both"/>
        <w:rPr>
          <w:rFonts w:cs="Times New Roman"/>
          <w:szCs w:val="20"/>
        </w:rPr>
      </w:pPr>
    </w:p>
    <w:p w14:paraId="2E9BE1AF"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D2DB0CC" w14:textId="77777777" w:rsidR="00F6376F" w:rsidRPr="00F26B9E" w:rsidRDefault="00F6376F" w:rsidP="00F6376F">
      <w:pPr>
        <w:widowControl w:val="0"/>
        <w:rPr>
          <w:rFonts w:cs="Times New Roman"/>
          <w:szCs w:val="20"/>
        </w:rPr>
      </w:pPr>
    </w:p>
    <w:p w14:paraId="4CE43AC1" w14:textId="77777777" w:rsidR="00F6376F" w:rsidRPr="00F26B9E" w:rsidRDefault="00F6376F" w:rsidP="00F6376F">
      <w:pPr>
        <w:rPr>
          <w:rFonts w:cs="Times New Roman"/>
          <w:szCs w:val="20"/>
        </w:rPr>
      </w:pPr>
      <w:r w:rsidRPr="00F26B9E">
        <w:rPr>
          <w:rFonts w:cs="Times New Roman"/>
          <w:szCs w:val="20"/>
        </w:rPr>
        <w:t>__________________________________</w:t>
      </w:r>
    </w:p>
    <w:p w14:paraId="6AAEE43D"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5276E81A" w14:textId="77777777" w:rsidR="00F6376F" w:rsidRPr="00F26B9E" w:rsidRDefault="00F6376F" w:rsidP="00F6376F">
      <w:pPr>
        <w:rPr>
          <w:rFonts w:cs="Times New Roman"/>
          <w:szCs w:val="20"/>
        </w:rPr>
      </w:pPr>
    </w:p>
    <w:p w14:paraId="36B31586"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0F4D749F" w14:textId="77777777" w:rsidR="00F6376F" w:rsidRPr="00F26B9E" w:rsidRDefault="00F6376F" w:rsidP="00F6376F">
      <w:pPr>
        <w:widowControl w:val="0"/>
        <w:rPr>
          <w:rFonts w:cs="Times New Roman"/>
          <w:szCs w:val="20"/>
        </w:rPr>
      </w:pPr>
    </w:p>
    <w:p w14:paraId="297FC16B"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252BEE8E" w14:textId="77777777" w:rsidR="00F6376F" w:rsidRPr="00F26B9E" w:rsidRDefault="00F6376F" w:rsidP="00F6376F">
      <w:pPr>
        <w:rPr>
          <w:rFonts w:cs="Times New Roman"/>
          <w:szCs w:val="20"/>
        </w:rPr>
      </w:pPr>
    </w:p>
    <w:p w14:paraId="216B7868"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32F6F7D0"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478DABB9" w14:textId="77777777" w:rsidR="00F6376F" w:rsidRPr="00F26B9E" w:rsidRDefault="00F6376F" w:rsidP="00F6376F">
      <w:pPr>
        <w:widowControl w:val="0"/>
        <w:spacing w:line="192" w:lineRule="auto"/>
        <w:rPr>
          <w:rFonts w:cs="Times New Roman"/>
          <w:szCs w:val="20"/>
        </w:rPr>
      </w:pPr>
    </w:p>
    <w:p w14:paraId="2101A4C9"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571B7EEC"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54E0FDA6" w14:textId="77777777" w:rsidR="004421A9" w:rsidRDefault="004421A9" w:rsidP="00EF7E38">
      <w:pPr>
        <w:tabs>
          <w:tab w:val="right" w:pos="10080"/>
        </w:tabs>
        <w:rPr>
          <w:rFonts w:cs="Times New Roman"/>
          <w:szCs w:val="20"/>
        </w:rPr>
      </w:pPr>
      <w:bookmarkStart w:id="8" w:name="_Hlk29390859"/>
    </w:p>
    <w:p w14:paraId="566FA1F2"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8"/>
      <w:r w:rsidR="007168B2" w:rsidRPr="00211F35">
        <w:rPr>
          <w:rFonts w:cs="Times New Roman"/>
        </w:rPr>
        <w:br w:type="page"/>
      </w:r>
    </w:p>
    <w:p w14:paraId="13A4962F" w14:textId="77777777" w:rsidR="008341AB" w:rsidRPr="00211F35" w:rsidRDefault="008341AB" w:rsidP="008341AB">
      <w:pPr>
        <w:widowControl w:val="0"/>
        <w:tabs>
          <w:tab w:val="right" w:pos="9360"/>
        </w:tabs>
        <w:rPr>
          <w:rFonts w:cs="Times New Roman"/>
        </w:rPr>
      </w:pPr>
    </w:p>
    <w:p w14:paraId="2C2257AD"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3C8A5014" w14:textId="77777777" w:rsidR="008341AB" w:rsidRPr="00211F35" w:rsidRDefault="008341AB" w:rsidP="008341AB">
      <w:pPr>
        <w:jc w:val="center"/>
        <w:rPr>
          <w:rFonts w:cs="Times New Roman"/>
          <w:sz w:val="32"/>
          <w:szCs w:val="32"/>
        </w:rPr>
      </w:pPr>
    </w:p>
    <w:p w14:paraId="212EED01"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4819EDC6" wp14:editId="25C39E52">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046FBC2" w14:textId="77777777" w:rsidR="006D02BD" w:rsidRPr="001024A0" w:rsidRDefault="006D02BD" w:rsidP="004421A9">
      <w:pPr>
        <w:ind w:right="-540"/>
        <w:jc w:val="center"/>
        <w:rPr>
          <w:rFonts w:cs="Times New Roman"/>
        </w:rPr>
      </w:pPr>
      <w:r w:rsidRPr="001024A0">
        <w:rPr>
          <w:rFonts w:cs="Times New Roman"/>
        </w:rPr>
        <w:t>PUBLISHER’S AFFIDAVIT</w:t>
      </w:r>
    </w:p>
    <w:p w14:paraId="5E350463" w14:textId="376A8A5E"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7366D7" w:rsidRPr="007366D7">
        <w:rPr>
          <w:bCs/>
          <w:iCs/>
        </w:rPr>
        <w:t>53485</w:t>
      </w:r>
    </w:p>
    <w:p w14:paraId="32F62BAC" w14:textId="77777777" w:rsidR="004421A9" w:rsidRDefault="004421A9" w:rsidP="006D02BD">
      <w:pPr>
        <w:widowControl w:val="0"/>
        <w:rPr>
          <w:rFonts w:cs="Times New Roman"/>
        </w:rPr>
      </w:pPr>
    </w:p>
    <w:p w14:paraId="28F639EE" w14:textId="77777777" w:rsidR="006D02BD" w:rsidRPr="001024A0" w:rsidRDefault="006D02BD" w:rsidP="006D02BD">
      <w:pPr>
        <w:widowControl w:val="0"/>
        <w:rPr>
          <w:rFonts w:cs="Times New Roman"/>
        </w:rPr>
      </w:pPr>
      <w:r w:rsidRPr="001024A0">
        <w:rPr>
          <w:rFonts w:cs="Times New Roman"/>
        </w:rPr>
        <w:t>STATE OF TEXAS</w:t>
      </w:r>
    </w:p>
    <w:p w14:paraId="09192E24"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260BC3EA" w14:textId="77777777" w:rsidR="006D02BD" w:rsidRPr="001024A0" w:rsidRDefault="006D02BD" w:rsidP="006D02BD">
      <w:pPr>
        <w:widowControl w:val="0"/>
        <w:rPr>
          <w:rFonts w:cs="Times New Roman"/>
        </w:rPr>
      </w:pPr>
    </w:p>
    <w:p w14:paraId="2C67C1A0"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237BD3E5" w14:textId="77777777" w:rsidR="006D02BD" w:rsidRPr="001024A0" w:rsidRDefault="006D02BD" w:rsidP="006D02BD">
      <w:pPr>
        <w:widowControl w:val="0"/>
        <w:rPr>
          <w:rFonts w:cs="Times New Roman"/>
          <w:sz w:val="16"/>
          <w:szCs w:val="16"/>
        </w:rPr>
      </w:pPr>
    </w:p>
    <w:p w14:paraId="607CB794"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2B9B9C3B" w14:textId="77777777" w:rsidR="003E32C8" w:rsidRPr="001024A0" w:rsidRDefault="003E32C8" w:rsidP="006D02BD">
      <w:pPr>
        <w:widowControl w:val="0"/>
        <w:rPr>
          <w:rFonts w:cs="Times New Roman"/>
          <w:sz w:val="16"/>
          <w:szCs w:val="16"/>
        </w:rPr>
      </w:pPr>
    </w:p>
    <w:p w14:paraId="0BC559C1"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2D10FE2E"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7FF405F8" w14:textId="77777777" w:rsidR="006D02BD" w:rsidRPr="001024A0" w:rsidRDefault="006D02BD" w:rsidP="006D02BD">
      <w:pPr>
        <w:widowControl w:val="0"/>
        <w:rPr>
          <w:rFonts w:cs="Times New Roman"/>
        </w:rPr>
      </w:pPr>
    </w:p>
    <w:p w14:paraId="4F960470"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49351494"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14634E15" w14:textId="77777777" w:rsidR="006D02BD" w:rsidRPr="001024A0" w:rsidRDefault="006D02BD" w:rsidP="006D02BD">
      <w:pPr>
        <w:widowControl w:val="0"/>
        <w:rPr>
          <w:rFonts w:cs="Times New Roman"/>
        </w:rPr>
      </w:pPr>
    </w:p>
    <w:p w14:paraId="40B726B7"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4D54FEF7"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50C62451" w14:textId="77777777" w:rsidR="006D02BD" w:rsidRPr="001024A0" w:rsidRDefault="006D02BD" w:rsidP="006D02BD">
      <w:pPr>
        <w:widowControl w:val="0"/>
        <w:rPr>
          <w:rFonts w:cs="Times New Roman"/>
        </w:rPr>
      </w:pPr>
    </w:p>
    <w:p w14:paraId="5C6C286B"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3C57676A" w14:textId="77777777" w:rsidR="006D02BD" w:rsidRPr="001024A0" w:rsidRDefault="006D02BD" w:rsidP="006D02BD">
      <w:pPr>
        <w:widowControl w:val="0"/>
        <w:rPr>
          <w:rFonts w:cs="Times New Roman"/>
        </w:rPr>
      </w:pPr>
    </w:p>
    <w:p w14:paraId="00271F7C"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77EF8094"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3A24B83C" w14:textId="77777777" w:rsidR="006D02BD" w:rsidRPr="001024A0" w:rsidRDefault="006D02BD" w:rsidP="006D02BD">
      <w:pPr>
        <w:widowControl w:val="0"/>
        <w:rPr>
          <w:rFonts w:cs="Times New Roman"/>
        </w:rPr>
      </w:pPr>
    </w:p>
    <w:p w14:paraId="2DBCB170"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3AEFCEC9"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1CDCB83C" w14:textId="77777777" w:rsidR="006D02BD" w:rsidRPr="001024A0" w:rsidRDefault="006D02BD" w:rsidP="006D02BD">
      <w:pPr>
        <w:widowControl w:val="0"/>
        <w:rPr>
          <w:rFonts w:cs="Times New Roman"/>
        </w:rPr>
      </w:pPr>
    </w:p>
    <w:p w14:paraId="5A9486A6"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0EFE78A2"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536688A9" w14:textId="77777777" w:rsidR="006D02BD" w:rsidRPr="001024A0" w:rsidRDefault="006D02BD" w:rsidP="006D02BD">
      <w:pPr>
        <w:widowControl w:val="0"/>
        <w:rPr>
          <w:rFonts w:cs="Times New Roman"/>
        </w:rPr>
      </w:pPr>
    </w:p>
    <w:p w14:paraId="1F95A2DF"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4A9618EE"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7B474D15" w14:textId="77777777" w:rsidR="006D02BD" w:rsidRPr="001024A0" w:rsidRDefault="006D02BD" w:rsidP="004750E5">
      <w:pPr>
        <w:widowControl w:val="0"/>
        <w:tabs>
          <w:tab w:val="right" w:pos="9360"/>
        </w:tabs>
        <w:rPr>
          <w:rFonts w:cs="Times New Roman"/>
        </w:rPr>
      </w:pPr>
    </w:p>
    <w:p w14:paraId="79650AAC"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345765FE"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17F07E58" w14:textId="77777777" w:rsidR="00517669" w:rsidRPr="006F3032" w:rsidRDefault="00517669" w:rsidP="004750E5">
      <w:pPr>
        <w:widowControl w:val="0"/>
        <w:tabs>
          <w:tab w:val="right" w:pos="9360"/>
        </w:tabs>
        <w:rPr>
          <w:rFonts w:cs="Times New Roman"/>
        </w:rPr>
      </w:pPr>
    </w:p>
    <w:p w14:paraId="002BAADF"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2646E9A1" w14:textId="77777777" w:rsidR="006D02BD" w:rsidRPr="00F5205C" w:rsidRDefault="006D02BD" w:rsidP="004750E5">
      <w:pPr>
        <w:rPr>
          <w:rFonts w:cs="Times New Roman"/>
        </w:rPr>
      </w:pPr>
    </w:p>
    <w:p w14:paraId="097D9D4F"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15BF2" w14:textId="77777777" w:rsidR="00FD1F84" w:rsidRDefault="00FD1F84" w:rsidP="001C215F">
      <w:r>
        <w:separator/>
      </w:r>
    </w:p>
  </w:endnote>
  <w:endnote w:type="continuationSeparator" w:id="0">
    <w:p w14:paraId="35C76E34" w14:textId="77777777" w:rsidR="00FD1F84" w:rsidRDefault="00FD1F84"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277B5" w14:textId="77777777" w:rsidR="001C215F" w:rsidRPr="002F4089" w:rsidRDefault="003F6E3D" w:rsidP="002F4089">
    <w:pPr>
      <w:pStyle w:val="Footer"/>
      <w:rPr>
        <w:sz w:val="20"/>
        <w:szCs w:val="20"/>
      </w:rPr>
    </w:pPr>
    <w:bookmarkStart w:id="9" w:name="_Hlk63347658"/>
    <w:bookmarkStart w:id="10" w:name="_Hlk63347659"/>
    <w:r>
      <w:rPr>
        <w:rFonts w:cs="Times New Roman"/>
        <w:sz w:val="20"/>
        <w:szCs w:val="20"/>
      </w:rPr>
      <w:t xml:space="preserve">Notice Form </w:t>
    </w:r>
    <w:r w:rsidR="002F4089">
      <w:rPr>
        <w:rFonts w:cs="Times New Roman"/>
        <w:sz w:val="20"/>
        <w:szCs w:val="20"/>
      </w:rPr>
      <w:t xml:space="preserve">Updated: </w:t>
    </w:r>
    <w:bookmarkEnd w:id="9"/>
    <w:bookmarkEnd w:id="10"/>
    <w:r w:rsidR="002A22D4">
      <w:rPr>
        <w:rFonts w:cs="Times New Roman"/>
        <w:sz w:val="20"/>
        <w:szCs w:val="20"/>
      </w:rPr>
      <w:t>April 7</w:t>
    </w:r>
    <w:r w:rsidR="003C2AEB">
      <w:rPr>
        <w:rFonts w:cs="Times New Roman"/>
        <w:sz w:val="20"/>
        <w:szCs w:val="20"/>
      </w:rPr>
      <w: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7B8F3" w14:textId="77777777" w:rsidR="00FD1F84" w:rsidRDefault="00FD1F84" w:rsidP="001C215F">
      <w:r>
        <w:separator/>
      </w:r>
    </w:p>
  </w:footnote>
  <w:footnote w:type="continuationSeparator" w:id="0">
    <w:p w14:paraId="7A8065CE" w14:textId="77777777" w:rsidR="00FD1F84" w:rsidRDefault="00FD1F84"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F84"/>
    <w:rsid w:val="00014082"/>
    <w:rsid w:val="00055968"/>
    <w:rsid w:val="00070903"/>
    <w:rsid w:val="000808ED"/>
    <w:rsid w:val="00096525"/>
    <w:rsid w:val="000A5FB7"/>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0A12"/>
    <w:rsid w:val="002849FD"/>
    <w:rsid w:val="00287359"/>
    <w:rsid w:val="002924D0"/>
    <w:rsid w:val="00296344"/>
    <w:rsid w:val="002A22D4"/>
    <w:rsid w:val="002D44BD"/>
    <w:rsid w:val="002F16F2"/>
    <w:rsid w:val="002F4089"/>
    <w:rsid w:val="00321D31"/>
    <w:rsid w:val="00331A10"/>
    <w:rsid w:val="00360CCB"/>
    <w:rsid w:val="003650B0"/>
    <w:rsid w:val="003941E1"/>
    <w:rsid w:val="003A60D6"/>
    <w:rsid w:val="003A6BCE"/>
    <w:rsid w:val="003C2AEB"/>
    <w:rsid w:val="003C7A2E"/>
    <w:rsid w:val="003D3858"/>
    <w:rsid w:val="003E32C8"/>
    <w:rsid w:val="003E4282"/>
    <w:rsid w:val="003F6E3D"/>
    <w:rsid w:val="004421A9"/>
    <w:rsid w:val="004460A7"/>
    <w:rsid w:val="00453E77"/>
    <w:rsid w:val="004750E5"/>
    <w:rsid w:val="00481ED4"/>
    <w:rsid w:val="00486DA8"/>
    <w:rsid w:val="004876B2"/>
    <w:rsid w:val="0049044C"/>
    <w:rsid w:val="004A7B34"/>
    <w:rsid w:val="004B67AF"/>
    <w:rsid w:val="004C3171"/>
    <w:rsid w:val="004F4D80"/>
    <w:rsid w:val="004F4DFA"/>
    <w:rsid w:val="00504DB4"/>
    <w:rsid w:val="005127AF"/>
    <w:rsid w:val="00517669"/>
    <w:rsid w:val="005260BF"/>
    <w:rsid w:val="00563F87"/>
    <w:rsid w:val="0056529D"/>
    <w:rsid w:val="005775D6"/>
    <w:rsid w:val="00593AD1"/>
    <w:rsid w:val="0059460B"/>
    <w:rsid w:val="00596409"/>
    <w:rsid w:val="00602C8B"/>
    <w:rsid w:val="006514EB"/>
    <w:rsid w:val="0068498F"/>
    <w:rsid w:val="0069751B"/>
    <w:rsid w:val="006B484B"/>
    <w:rsid w:val="006D02BD"/>
    <w:rsid w:val="006D4134"/>
    <w:rsid w:val="006D4685"/>
    <w:rsid w:val="006E703B"/>
    <w:rsid w:val="006E7EA4"/>
    <w:rsid w:val="006F3032"/>
    <w:rsid w:val="006F7DC8"/>
    <w:rsid w:val="007168B2"/>
    <w:rsid w:val="00730D92"/>
    <w:rsid w:val="007366D7"/>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67B6E"/>
    <w:rsid w:val="00883FED"/>
    <w:rsid w:val="0088600A"/>
    <w:rsid w:val="00890756"/>
    <w:rsid w:val="008D0EDD"/>
    <w:rsid w:val="008E28B0"/>
    <w:rsid w:val="008F1846"/>
    <w:rsid w:val="00900D84"/>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A7D1D"/>
    <w:rsid w:val="00AC07B9"/>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BF2D46"/>
    <w:rsid w:val="00C30661"/>
    <w:rsid w:val="00C53DF5"/>
    <w:rsid w:val="00C55271"/>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1F84"/>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DDEB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AEB"/>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11628D"/>
    <w:rPr>
      <w:sz w:val="16"/>
      <w:szCs w:val="16"/>
    </w:rPr>
  </w:style>
  <w:style w:type="paragraph" w:styleId="CommentText">
    <w:name w:val="annotation text"/>
    <w:basedOn w:val="Normal"/>
    <w:link w:val="CommentTextChar"/>
    <w:uiPriority w:val="99"/>
    <w:unhideWhenUsed/>
    <w:rsid w:val="0011628D"/>
    <w:rPr>
      <w:sz w:val="20"/>
      <w:szCs w:val="20"/>
    </w:rPr>
  </w:style>
  <w:style w:type="character" w:customStyle="1" w:styleId="CommentTextChar">
    <w:name w:val="Comment Text Char"/>
    <w:basedOn w:val="DefaultParagraphFont"/>
    <w:link w:val="CommentText"/>
    <w:uiPriority w:val="99"/>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character" w:customStyle="1" w:styleId="Style6">
    <w:name w:val="Style6"/>
    <w:basedOn w:val="DefaultParagraphFont"/>
    <w:uiPriority w:val="1"/>
    <w:rsid w:val="003C2AEB"/>
    <w:rPr>
      <w:rFonts w:ascii="Times New Roman" w:hAnsi="Times New Roman"/>
      <w:color w:val="auto"/>
      <w:sz w:val="24"/>
    </w:rPr>
  </w:style>
  <w:style w:type="character" w:styleId="PlaceholderText">
    <w:name w:val="Placeholder Text"/>
    <w:basedOn w:val="DefaultParagraphFont"/>
    <w:uiPriority w:val="99"/>
    <w:semiHidden/>
    <w:rsid w:val="00602C8B"/>
    <w:rPr>
      <w:color w:val="808080"/>
    </w:rPr>
  </w:style>
  <w:style w:type="character" w:customStyle="1" w:styleId="Style1">
    <w:name w:val="Style1"/>
    <w:basedOn w:val="DefaultParagraphFont"/>
    <w:uiPriority w:val="1"/>
    <w:rsid w:val="002A22D4"/>
    <w:rPr>
      <w:rFonts w:ascii="Times New Roman" w:hAnsi="Times New Roman"/>
      <w:caps/>
      <w:small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Notice%20Forms%20&amp;%20Affidavits\CCN%20Notices%20&amp;%20Affidavits%20(Updated%204-7-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B0165ADF23A454CA46EB8CACFEE1A9C"/>
        <w:category>
          <w:name w:val="General"/>
          <w:gallery w:val="placeholder"/>
        </w:category>
        <w:types>
          <w:type w:val="bbPlcHdr"/>
        </w:types>
        <w:behaviors>
          <w:behavior w:val="content"/>
        </w:behaviors>
        <w:guid w:val="{02627FC0-7A76-4E5C-92C5-078603A2E4EB}"/>
      </w:docPartPr>
      <w:docPartBody>
        <w:p w:rsidR="00000000" w:rsidRDefault="00573022">
          <w:pPr>
            <w:pStyle w:val="8B0165ADF23A454CA46EB8CACFEE1A9C"/>
          </w:pPr>
          <w:r w:rsidRPr="007A65D4">
            <w:rPr>
              <w:color w:val="808080" w:themeColor="background1" w:themeShade="80"/>
            </w:rPr>
            <w:t>this/these</w:t>
          </w:r>
        </w:p>
      </w:docPartBody>
    </w:docPart>
    <w:docPart>
      <w:docPartPr>
        <w:name w:val="29804C41439346AA8FABB348E0A615A4"/>
        <w:category>
          <w:name w:val="General"/>
          <w:gallery w:val="placeholder"/>
        </w:category>
        <w:types>
          <w:type w:val="bbPlcHdr"/>
        </w:types>
        <w:behaviors>
          <w:behavior w:val="content"/>
        </w:behaviors>
        <w:guid w:val="{825B30A2-F96F-4850-A32F-AC6CB46E7064}"/>
      </w:docPartPr>
      <w:docPartBody>
        <w:p w:rsidR="00000000" w:rsidRDefault="00573022">
          <w:pPr>
            <w:pStyle w:val="29804C41439346AA8FABB348E0A615A4"/>
          </w:pPr>
          <w:r w:rsidRPr="007A65D4">
            <w:rPr>
              <w:color w:val="808080" w:themeColor="background1" w:themeShade="80"/>
            </w:rPr>
            <w:t>does/do</w:t>
          </w:r>
        </w:p>
      </w:docPartBody>
    </w:docPart>
    <w:docPart>
      <w:docPartPr>
        <w:name w:val="2C5A8FF28E634E0C968C1EFA6F9E2460"/>
        <w:category>
          <w:name w:val="General"/>
          <w:gallery w:val="placeholder"/>
        </w:category>
        <w:types>
          <w:type w:val="bbPlcHdr"/>
        </w:types>
        <w:behaviors>
          <w:behavior w:val="content"/>
        </w:behaviors>
        <w:guid w:val="{C0E6BE6A-1519-415B-9637-8EE5922651C3}"/>
      </w:docPartPr>
      <w:docPartBody>
        <w:p w:rsidR="00000000" w:rsidRDefault="00573022" w:rsidP="00573022">
          <w:pPr>
            <w:pStyle w:val="2C5A8FF28E634E0C968C1EFA6F9E2460"/>
          </w:pPr>
          <w:r w:rsidRPr="004F263A">
            <w:rPr>
              <w:rStyle w:val="PlaceholderText"/>
              <w:rFonts w:eastAsiaTheme="minorHAnsi"/>
            </w:rPr>
            <w:t>Select type</w:t>
          </w:r>
        </w:p>
      </w:docPartBody>
    </w:docPart>
    <w:docPart>
      <w:docPartPr>
        <w:name w:val="233B9F0079C24D6F8340D0DDEB150F23"/>
        <w:category>
          <w:name w:val="General"/>
          <w:gallery w:val="placeholder"/>
        </w:category>
        <w:types>
          <w:type w:val="bbPlcHdr"/>
        </w:types>
        <w:behaviors>
          <w:behavior w:val="content"/>
        </w:behaviors>
        <w:guid w:val="{CBBF9251-FA18-405E-B199-E10AE6966A72}"/>
      </w:docPartPr>
      <w:docPartBody>
        <w:p w:rsidR="00000000" w:rsidRDefault="00573022" w:rsidP="00573022">
          <w:pPr>
            <w:pStyle w:val="233B9F0079C24D6F8340D0DDEB150F23"/>
          </w:pPr>
          <w:r w:rsidRPr="007A65D4">
            <w:rPr>
              <w:color w:val="808080" w:themeColor="background1" w:themeShade="80"/>
            </w:rPr>
            <w:t>this/these</w:t>
          </w:r>
        </w:p>
      </w:docPartBody>
    </w:docPart>
    <w:docPart>
      <w:docPartPr>
        <w:name w:val="AC80C4A597BC445CB4A53EE5B3C9E03F"/>
        <w:category>
          <w:name w:val="General"/>
          <w:gallery w:val="placeholder"/>
        </w:category>
        <w:types>
          <w:type w:val="bbPlcHdr"/>
        </w:types>
        <w:behaviors>
          <w:behavior w:val="content"/>
        </w:behaviors>
        <w:guid w:val="{C4C84832-872A-4D80-A1DF-9BF529DE9590}"/>
      </w:docPartPr>
      <w:docPartBody>
        <w:p w:rsidR="00000000" w:rsidRDefault="00573022" w:rsidP="00573022">
          <w:pPr>
            <w:pStyle w:val="AC80C4A597BC445CB4A53EE5B3C9E03F"/>
          </w:pPr>
          <w:r w:rsidRPr="007A65D4">
            <w:rPr>
              <w:color w:val="808080" w:themeColor="background1" w:themeShade="80"/>
            </w:rPr>
            <w:t>does/do</w:t>
          </w:r>
        </w:p>
      </w:docPartBody>
    </w:docPart>
    <w:docPart>
      <w:docPartPr>
        <w:name w:val="5B48C20463DF4C3ABE6259AE7EF99895"/>
        <w:category>
          <w:name w:val="General"/>
          <w:gallery w:val="placeholder"/>
        </w:category>
        <w:types>
          <w:type w:val="bbPlcHdr"/>
        </w:types>
        <w:behaviors>
          <w:behavior w:val="content"/>
        </w:behaviors>
        <w:guid w:val="{4BE0A423-086D-417B-9BA1-1151D557E672}"/>
      </w:docPartPr>
      <w:docPartBody>
        <w:p w:rsidR="00000000" w:rsidRDefault="00573022" w:rsidP="00573022">
          <w:pPr>
            <w:pStyle w:val="5B48C20463DF4C3ABE6259AE7EF99895"/>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022"/>
    <w:rsid w:val="005730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44A7D49EFF34F59A969D486BE59500A">
    <w:name w:val="544A7D49EFF34F59A969D486BE59500A"/>
  </w:style>
  <w:style w:type="character" w:styleId="PlaceholderText">
    <w:name w:val="Placeholder Text"/>
    <w:basedOn w:val="DefaultParagraphFont"/>
    <w:uiPriority w:val="99"/>
    <w:semiHidden/>
    <w:rsid w:val="00573022"/>
    <w:rPr>
      <w:color w:val="808080"/>
    </w:rPr>
  </w:style>
  <w:style w:type="paragraph" w:customStyle="1" w:styleId="F28FD0C1FF6A45B8B1EA47E20A1D7C85">
    <w:name w:val="F28FD0C1FF6A45B8B1EA47E20A1D7C85"/>
  </w:style>
  <w:style w:type="character" w:customStyle="1" w:styleId="Style6">
    <w:name w:val="Style6"/>
    <w:basedOn w:val="DefaultParagraphFont"/>
    <w:uiPriority w:val="1"/>
    <w:rPr>
      <w:rFonts w:ascii="Times New Roman" w:hAnsi="Times New Roman"/>
      <w:color w:val="auto"/>
      <w:sz w:val="24"/>
    </w:rPr>
  </w:style>
  <w:style w:type="paragraph" w:customStyle="1" w:styleId="0F719F545FC345DB9EBE904863592DAA">
    <w:name w:val="0F719F545FC345DB9EBE904863592DAA"/>
  </w:style>
  <w:style w:type="paragraph" w:customStyle="1" w:styleId="6A540E5ADFDC4950B5E7189A7B5023F8">
    <w:name w:val="6A540E5ADFDC4950B5E7189A7B5023F8"/>
  </w:style>
  <w:style w:type="paragraph" w:customStyle="1" w:styleId="2407A54691524513BFDFA6BE12FFD483">
    <w:name w:val="2407A54691524513BFDFA6BE12FFD483"/>
  </w:style>
  <w:style w:type="paragraph" w:customStyle="1" w:styleId="B1D34D7C327C4C1E8C33F9550FA4A7FF">
    <w:name w:val="B1D34D7C327C4C1E8C33F9550FA4A7FF"/>
  </w:style>
  <w:style w:type="paragraph" w:customStyle="1" w:styleId="02B68B36D3E54FA0BDBFD5F697DD1319">
    <w:name w:val="02B68B36D3E54FA0BDBFD5F697DD1319"/>
  </w:style>
  <w:style w:type="paragraph" w:customStyle="1" w:styleId="7090A385971340288CDDA66CA0B09BBF">
    <w:name w:val="7090A385971340288CDDA66CA0B09BBF"/>
  </w:style>
  <w:style w:type="paragraph" w:customStyle="1" w:styleId="C998A9A3C41F419FB9D19DDA8935CB53">
    <w:name w:val="C998A9A3C41F419FB9D19DDA8935CB53"/>
  </w:style>
  <w:style w:type="paragraph" w:customStyle="1" w:styleId="8B0165ADF23A454CA46EB8CACFEE1A9C">
    <w:name w:val="8B0165ADF23A454CA46EB8CACFEE1A9C"/>
  </w:style>
  <w:style w:type="paragraph" w:customStyle="1" w:styleId="29804C41439346AA8FABB348E0A615A4">
    <w:name w:val="29804C41439346AA8FABB348E0A615A4"/>
  </w:style>
  <w:style w:type="paragraph" w:customStyle="1" w:styleId="236D3B84510F4579B84B6D1499059C22">
    <w:name w:val="236D3B84510F4579B84B6D1499059C22"/>
  </w:style>
  <w:style w:type="paragraph" w:customStyle="1" w:styleId="7B7F9C612F84436E8986B19809DE1F0B">
    <w:name w:val="7B7F9C612F84436E8986B19809DE1F0B"/>
  </w:style>
  <w:style w:type="paragraph" w:customStyle="1" w:styleId="57A7F84B7A294981A88BE9772CB0F700">
    <w:name w:val="57A7F84B7A294981A88BE9772CB0F700"/>
  </w:style>
  <w:style w:type="paragraph" w:customStyle="1" w:styleId="3742D84D048D4C298297B5E4C91B4FE7">
    <w:name w:val="3742D84D048D4C298297B5E4C91B4FE7"/>
  </w:style>
  <w:style w:type="paragraph" w:customStyle="1" w:styleId="191626D7980D40638AEB8B7887F1583B">
    <w:name w:val="191626D7980D40638AEB8B7887F1583B"/>
  </w:style>
  <w:style w:type="paragraph" w:customStyle="1" w:styleId="DD322D126F82465A9FFDBB1068E8481B">
    <w:name w:val="DD322D126F82465A9FFDBB1068E8481B"/>
  </w:style>
  <w:style w:type="paragraph" w:customStyle="1" w:styleId="4BEAFB0F3C8F4C73B6E76FB2F6C4406E">
    <w:name w:val="4BEAFB0F3C8F4C73B6E76FB2F6C4406E"/>
  </w:style>
  <w:style w:type="paragraph" w:customStyle="1" w:styleId="3B3BFE4A623242F1BCC20666A0732A5B">
    <w:name w:val="3B3BFE4A623242F1BCC20666A0732A5B"/>
  </w:style>
  <w:style w:type="paragraph" w:customStyle="1" w:styleId="13BFD5A2782147138EAE0DDB1394968E">
    <w:name w:val="13BFD5A2782147138EAE0DDB1394968E"/>
  </w:style>
  <w:style w:type="paragraph" w:customStyle="1" w:styleId="823F9477CD9240F5B8E59174B1045BB9">
    <w:name w:val="823F9477CD9240F5B8E59174B1045BB9"/>
  </w:style>
  <w:style w:type="paragraph" w:customStyle="1" w:styleId="6C25B1CD11F54A8BBE9F8768C9FE694E">
    <w:name w:val="6C25B1CD11F54A8BBE9F8768C9FE694E"/>
  </w:style>
  <w:style w:type="paragraph" w:customStyle="1" w:styleId="E7995E7A99034D2A865FC42D42E80670">
    <w:name w:val="E7995E7A99034D2A865FC42D42E80670"/>
  </w:style>
  <w:style w:type="paragraph" w:customStyle="1" w:styleId="998AB9B2F4F645BEA2BFFA97B48AACC7">
    <w:name w:val="998AB9B2F4F645BEA2BFFA97B48AACC7"/>
    <w:rsid w:val="00573022"/>
  </w:style>
  <w:style w:type="paragraph" w:customStyle="1" w:styleId="2C5A8FF28E634E0C968C1EFA6F9E2460">
    <w:name w:val="2C5A8FF28E634E0C968C1EFA6F9E2460"/>
    <w:rsid w:val="00573022"/>
  </w:style>
  <w:style w:type="paragraph" w:customStyle="1" w:styleId="233B9F0079C24D6F8340D0DDEB150F23">
    <w:name w:val="233B9F0079C24D6F8340D0DDEB150F23"/>
    <w:rsid w:val="00573022"/>
  </w:style>
  <w:style w:type="paragraph" w:customStyle="1" w:styleId="AC80C4A597BC445CB4A53EE5B3C9E03F">
    <w:name w:val="AC80C4A597BC445CB4A53EE5B3C9E03F"/>
    <w:rsid w:val="00573022"/>
  </w:style>
  <w:style w:type="paragraph" w:customStyle="1" w:styleId="5B48C20463DF4C3ABE6259AE7EF99895">
    <w:name w:val="5B48C20463DF4C3ABE6259AE7EF99895"/>
    <w:rsid w:val="005730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 (Updated 4-7-2022)</Template>
  <TotalTime>0</TotalTime>
  <Pages>6</Pages>
  <Words>1503</Words>
  <Characters>8569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2022-05-09T15:08:00Z</dcterms:created>
  <dcterms:modified xsi:type="dcterms:W3CDTF">2022-05-09T15:21:00Z</dcterms:modified>
</cp:coreProperties>
</file>